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32666" w14:textId="4D39339E" w:rsidR="00C17AC4" w:rsidRPr="00FA2FC0" w:rsidRDefault="00C17AC4" w:rsidP="00C17AC4">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sidR="00D66026">
        <w:rPr>
          <w:rFonts w:ascii="Arial" w:eastAsia="MS Mincho" w:hAnsi="Arial"/>
          <w:b/>
          <w:sz w:val="24"/>
          <w:szCs w:val="24"/>
          <w:lang w:eastAsia="en-GB"/>
        </w:rPr>
        <w:t>3</w:t>
      </w:r>
      <w:r w:rsidRPr="00FA2FC0">
        <w:rPr>
          <w:rFonts w:ascii="Arial" w:eastAsia="MS Mincho" w:hAnsi="Arial"/>
          <w:b/>
          <w:sz w:val="24"/>
          <w:szCs w:val="24"/>
          <w:lang w:eastAsia="en-GB"/>
        </w:rPr>
        <w:tab/>
      </w:r>
      <w:r w:rsidR="00AD467F">
        <w:rPr>
          <w:rFonts w:ascii="Arial" w:eastAsia="MS Mincho" w:hAnsi="Arial"/>
          <w:b/>
          <w:sz w:val="24"/>
          <w:szCs w:val="24"/>
          <w:lang w:eastAsia="en-GB"/>
        </w:rPr>
        <w:t>R2-2308717</w:t>
      </w:r>
    </w:p>
    <w:p w14:paraId="394FFDB6" w14:textId="54C13A48" w:rsidR="00423D5F" w:rsidRDefault="00D66026" w:rsidP="00423D5F">
      <w:pPr>
        <w:widowControl w:val="0"/>
        <w:tabs>
          <w:tab w:val="left" w:pos="1701"/>
          <w:tab w:val="right" w:pos="9923"/>
        </w:tabs>
        <w:spacing w:before="120" w:after="0"/>
        <w:rPr>
          <w:rFonts w:ascii="Arial" w:eastAsia="MS Mincho" w:hAnsi="Arial"/>
          <w:b/>
          <w:sz w:val="24"/>
          <w:szCs w:val="24"/>
          <w:lang w:eastAsia="en-GB"/>
        </w:rPr>
      </w:pPr>
      <w:r w:rsidRPr="00D66026">
        <w:rPr>
          <w:rFonts w:ascii="Arial" w:eastAsia="MS Mincho" w:hAnsi="Arial"/>
          <w:b/>
          <w:sz w:val="24"/>
          <w:szCs w:val="24"/>
          <w:lang w:val="en-US" w:eastAsia="en-GB"/>
        </w:rPr>
        <w:t>Toulouse, France</w:t>
      </w:r>
      <w:r w:rsidR="00423D5F" w:rsidRPr="002D6324">
        <w:rPr>
          <w:rFonts w:ascii="Arial" w:eastAsia="MS Mincho" w:hAnsi="Arial"/>
          <w:b/>
          <w:sz w:val="24"/>
          <w:szCs w:val="24"/>
          <w:lang w:val="en-US" w:eastAsia="en-GB"/>
        </w:rPr>
        <w:t>, 2</w:t>
      </w:r>
      <w:r>
        <w:rPr>
          <w:rFonts w:ascii="Arial" w:eastAsia="MS Mincho" w:hAnsi="Arial"/>
          <w:b/>
          <w:sz w:val="24"/>
          <w:szCs w:val="24"/>
          <w:lang w:val="en-US" w:eastAsia="en-GB"/>
        </w:rPr>
        <w:t>1</w:t>
      </w:r>
      <w:r>
        <w:rPr>
          <w:rFonts w:ascii="Arial" w:eastAsia="MS Mincho" w:hAnsi="Arial"/>
          <w:b/>
          <w:sz w:val="24"/>
          <w:szCs w:val="24"/>
          <w:vertAlign w:val="superscript"/>
          <w:lang w:val="en-US" w:eastAsia="en-GB"/>
        </w:rPr>
        <w:t>st</w:t>
      </w:r>
      <w:r w:rsidR="00423D5F" w:rsidRPr="002D6324">
        <w:rPr>
          <w:rFonts w:ascii="Arial" w:eastAsia="MS Mincho" w:hAnsi="Arial"/>
          <w:b/>
          <w:sz w:val="24"/>
          <w:szCs w:val="24"/>
          <w:lang w:val="en-US" w:eastAsia="en-GB"/>
        </w:rPr>
        <w:t xml:space="preserve"> </w:t>
      </w:r>
      <w:r w:rsidRPr="00D66026">
        <w:rPr>
          <w:rFonts w:ascii="Arial" w:eastAsia="MS Mincho" w:hAnsi="Arial"/>
          <w:b/>
          <w:sz w:val="24"/>
          <w:szCs w:val="24"/>
          <w:lang w:val="en-US" w:eastAsia="en-GB"/>
        </w:rPr>
        <w:t>August</w:t>
      </w:r>
      <w:r>
        <w:rPr>
          <w:rFonts w:ascii="Arial" w:eastAsia="MS Mincho" w:hAnsi="Arial"/>
          <w:b/>
          <w:sz w:val="24"/>
          <w:szCs w:val="24"/>
          <w:lang w:val="en-US" w:eastAsia="en-GB"/>
        </w:rPr>
        <w:t xml:space="preserve"> </w:t>
      </w:r>
      <w:r w:rsidR="00423D5F" w:rsidRPr="002D6324">
        <w:rPr>
          <w:rFonts w:ascii="Arial" w:eastAsia="MS Mincho" w:hAnsi="Arial"/>
          <w:b/>
          <w:sz w:val="24"/>
          <w:szCs w:val="24"/>
          <w:lang w:val="en-US" w:eastAsia="en-GB"/>
        </w:rPr>
        <w:t>– 2</w:t>
      </w:r>
      <w:r>
        <w:rPr>
          <w:rFonts w:ascii="Arial" w:eastAsia="MS Mincho" w:hAnsi="Arial"/>
          <w:b/>
          <w:sz w:val="24"/>
          <w:szCs w:val="24"/>
          <w:lang w:val="en-US" w:eastAsia="en-GB"/>
        </w:rPr>
        <w:t>5</w:t>
      </w:r>
      <w:r w:rsidR="00423D5F" w:rsidRPr="002D6324">
        <w:rPr>
          <w:rFonts w:ascii="Arial" w:eastAsia="MS Mincho" w:hAnsi="Arial"/>
          <w:b/>
          <w:sz w:val="24"/>
          <w:szCs w:val="24"/>
          <w:vertAlign w:val="superscript"/>
          <w:lang w:val="en-US" w:eastAsia="en-GB"/>
        </w:rPr>
        <w:t>th</w:t>
      </w:r>
      <w:r w:rsidR="00423D5F" w:rsidRPr="002D6324">
        <w:rPr>
          <w:rFonts w:ascii="Arial" w:eastAsia="MS Mincho" w:hAnsi="Arial"/>
          <w:b/>
          <w:sz w:val="24"/>
          <w:szCs w:val="24"/>
          <w:lang w:val="en-US" w:eastAsia="en-GB"/>
        </w:rPr>
        <w:t xml:space="preserve"> </w:t>
      </w:r>
      <w:r w:rsidRPr="00D66026">
        <w:rPr>
          <w:rFonts w:ascii="Arial" w:eastAsia="MS Mincho" w:hAnsi="Arial"/>
          <w:b/>
          <w:sz w:val="24"/>
          <w:szCs w:val="24"/>
          <w:lang w:eastAsia="en-GB"/>
        </w:rPr>
        <w:t xml:space="preserve">August </w:t>
      </w:r>
      <w:r w:rsidR="00423D5F" w:rsidRPr="00CF0C1E">
        <w:rPr>
          <w:rFonts w:ascii="Arial" w:eastAsia="MS Mincho" w:hAnsi="Arial"/>
          <w:b/>
          <w:sz w:val="24"/>
          <w:szCs w:val="24"/>
          <w:lang w:eastAsia="en-GB"/>
        </w:rPr>
        <w:t>2023</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63B1F590" w:rsidR="002B50BE" w:rsidRPr="00E55C67" w:rsidRDefault="002B50BE" w:rsidP="002B50BE">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00725DF0" w:rsidRPr="00E214E3">
        <w:rPr>
          <w:rFonts w:ascii="Arial" w:hAnsi="Arial" w:cs="Arial"/>
          <w:b/>
          <w:bCs/>
          <w:sz w:val="24"/>
          <w:szCs w:val="24"/>
          <w:lang w:val="en-US" w:eastAsia="zh-TW"/>
        </w:rPr>
        <w:t>7</w:t>
      </w:r>
      <w:r w:rsidR="00E801AE" w:rsidRPr="00E214E3">
        <w:rPr>
          <w:rFonts w:ascii="Arial" w:hAnsi="Arial" w:cs="Arial"/>
          <w:b/>
          <w:bCs/>
          <w:sz w:val="24"/>
          <w:szCs w:val="24"/>
          <w:lang w:val="en-US" w:eastAsia="zh-TW"/>
        </w:rPr>
        <w:t>.</w:t>
      </w:r>
      <w:r w:rsidR="00560916">
        <w:rPr>
          <w:rFonts w:ascii="Arial" w:hAnsi="Arial" w:cs="Arial"/>
          <w:b/>
          <w:bCs/>
          <w:sz w:val="24"/>
          <w:szCs w:val="24"/>
          <w:lang w:val="en-US" w:eastAsia="zh-TW"/>
        </w:rPr>
        <w:t>6</w:t>
      </w:r>
      <w:r w:rsidR="00E801AE" w:rsidRPr="00E214E3">
        <w:rPr>
          <w:rFonts w:ascii="Arial" w:hAnsi="Arial" w:cs="Arial"/>
          <w:b/>
          <w:bCs/>
          <w:sz w:val="24"/>
          <w:szCs w:val="24"/>
          <w:lang w:val="en-US" w:eastAsia="zh-TW"/>
        </w:rPr>
        <w:t>.4</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1B05D109"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5B45FA">
        <w:rPr>
          <w:rFonts w:ascii="Arial" w:hAnsi="Arial" w:cs="Arial"/>
          <w:b/>
          <w:bCs/>
          <w:sz w:val="24"/>
          <w:szCs w:val="24"/>
        </w:rPr>
        <w:t>Discussion</w:t>
      </w:r>
      <w:r w:rsidR="00E214E3" w:rsidRPr="00E214E3">
        <w:rPr>
          <w:rFonts w:ascii="Arial" w:hAnsi="Arial" w:cs="Arial"/>
          <w:b/>
          <w:bCs/>
          <w:sz w:val="24"/>
          <w:szCs w:val="24"/>
        </w:rPr>
        <w:t xml:space="preserve"> on </w:t>
      </w:r>
      <w:r w:rsidR="00560916">
        <w:rPr>
          <w:rFonts w:ascii="Arial" w:hAnsi="Arial" w:cs="Arial"/>
          <w:b/>
          <w:bCs/>
          <w:sz w:val="24"/>
          <w:szCs w:val="24"/>
        </w:rPr>
        <w:t>TN coverage for discontinuous coverage</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53A79CD4" w14:textId="6C966E77" w:rsidR="00190B86" w:rsidRDefault="00190B86" w:rsidP="00966CEC">
      <w:pPr>
        <w:pStyle w:val="af0"/>
        <w:spacing w:afterLines="50" w:after="120" w:line="280" w:lineRule="exact"/>
        <w:jc w:val="both"/>
        <w:rPr>
          <w:color w:val="000000" w:themeColor="text1"/>
          <w:sz w:val="22"/>
          <w:lang w:val="en-GB"/>
        </w:rPr>
      </w:pPr>
      <w:r w:rsidRPr="00190B86">
        <w:rPr>
          <w:color w:val="000000" w:themeColor="text1"/>
          <w:sz w:val="22"/>
          <w:lang w:val="en-GB"/>
        </w:rPr>
        <w:t xml:space="preserve">Currently a UE could disable its idle mode tasks related to NTN if the UE detects out of coverage based on satellite information in e.g. SIB32. </w:t>
      </w:r>
      <w:r>
        <w:rPr>
          <w:color w:val="000000" w:themeColor="text1"/>
          <w:sz w:val="22"/>
          <w:lang w:val="en-GB"/>
        </w:rPr>
        <w:t>In this contribution, we discuss whether the UE should also consider TN coverage and disable idle mode tasks related to TN.</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730E3D1A" w14:textId="1881F652" w:rsidR="00BA3552" w:rsidRDefault="00BA3552" w:rsidP="003D322E">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According to the current TS 36.304 [1], the UE could determine the discontinuous coverage based on available satellite assistance information in SIB32. When the UE determines it is out of coverage</w:t>
      </w:r>
      <w:r w:rsidR="00FE3C45">
        <w:rPr>
          <w:rFonts w:eastAsiaTheme="minorEastAsia"/>
          <w:color w:val="000000" w:themeColor="text1"/>
          <w:sz w:val="22"/>
          <w:szCs w:val="22"/>
          <w:lang w:val="en-GB"/>
        </w:rPr>
        <w:t xml:space="preserve"> of NTN</w:t>
      </w:r>
      <w:r>
        <w:rPr>
          <w:rFonts w:eastAsiaTheme="minorEastAsia"/>
          <w:color w:val="000000" w:themeColor="text1"/>
          <w:sz w:val="22"/>
          <w:szCs w:val="22"/>
          <w:lang w:val="en-GB"/>
        </w:rPr>
        <w:t>, the UE could disable its idle mode tasks related to NTN</w:t>
      </w:r>
      <w:r w:rsidR="00FE3C45">
        <w:rPr>
          <w:rFonts w:eastAsiaTheme="minorEastAsia"/>
          <w:color w:val="000000" w:themeColor="text1"/>
          <w:sz w:val="22"/>
          <w:szCs w:val="22"/>
          <w:lang w:val="en-GB"/>
        </w:rPr>
        <w:t xml:space="preserve"> for power saving</w:t>
      </w:r>
      <w:r>
        <w:rPr>
          <w:rFonts w:eastAsiaTheme="minorEastAsia"/>
          <w:color w:val="000000" w:themeColor="text1"/>
          <w:sz w:val="22"/>
          <w:szCs w:val="22"/>
          <w:lang w:val="en-GB"/>
        </w:rPr>
        <w:t>. The related texts are quoted below:</w:t>
      </w:r>
    </w:p>
    <w:p w14:paraId="46C18FE8" w14:textId="4970612F" w:rsidR="00BA3552" w:rsidRPr="00BA3552" w:rsidRDefault="00BA3552" w:rsidP="00BA3552">
      <w:pPr>
        <w:pStyle w:val="af0"/>
        <w:spacing w:beforeLines="50" w:before="120" w:afterLines="50" w:after="120" w:line="280" w:lineRule="exact"/>
        <w:ind w:leftChars="142" w:left="284" w:rightChars="212" w:right="424"/>
        <w:jc w:val="both"/>
        <w:rPr>
          <w:color w:val="000000" w:themeColor="text1"/>
          <w:sz w:val="22"/>
        </w:rPr>
      </w:pPr>
      <w:r>
        <w:rPr>
          <w:color w:val="000000" w:themeColor="text1"/>
          <w:sz w:val="22"/>
        </w:rPr>
        <w:t>“</w:t>
      </w:r>
      <w:r w:rsidRPr="00BA3552">
        <w:rPr>
          <w:color w:val="000000" w:themeColor="text1"/>
          <w:sz w:val="22"/>
        </w:rPr>
        <w:t xml:space="preserve">If </w:t>
      </w:r>
      <w:r w:rsidRPr="00BA3552">
        <w:rPr>
          <w:i/>
          <w:iCs/>
          <w:color w:val="000000" w:themeColor="text1"/>
          <w:sz w:val="22"/>
        </w:rPr>
        <w:t>SystemInformationBlockType32</w:t>
      </w:r>
      <w:r w:rsidRPr="00BA3552">
        <w:rPr>
          <w:color w:val="000000" w:themeColor="text1"/>
          <w:sz w:val="22"/>
        </w:rPr>
        <w:t xml:space="preserve"> has been received and if the UE has determined that it is out of coverage using available satellite assistance information (e.g. ephemeris parameters and coverage parameters in current or previously received </w:t>
      </w:r>
      <w:r w:rsidRPr="00BA3552">
        <w:rPr>
          <w:i/>
          <w:iCs/>
          <w:color w:val="000000" w:themeColor="text1"/>
          <w:sz w:val="22"/>
        </w:rPr>
        <w:t>SystemInformationBlockType32</w:t>
      </w:r>
      <w:r w:rsidRPr="00BA3552">
        <w:rPr>
          <w:color w:val="000000" w:themeColor="text1"/>
          <w:sz w:val="22"/>
        </w:rPr>
        <w:t xml:space="preserve">, </w:t>
      </w:r>
      <w:r w:rsidRPr="00BA3552">
        <w:rPr>
          <w:i/>
          <w:iCs/>
          <w:color w:val="000000" w:themeColor="text1"/>
          <w:sz w:val="22"/>
        </w:rPr>
        <w:t>SystemInformationBlockType31</w:t>
      </w:r>
      <w:r w:rsidRPr="00BA3552">
        <w:rPr>
          <w:color w:val="000000" w:themeColor="text1"/>
          <w:sz w:val="22"/>
        </w:rPr>
        <w:t xml:space="preserve">, </w:t>
      </w:r>
      <w:r w:rsidRPr="00BA3552">
        <w:rPr>
          <w:i/>
          <w:iCs/>
          <w:color w:val="000000" w:themeColor="text1"/>
          <w:sz w:val="22"/>
        </w:rPr>
        <w:t>t-Service</w:t>
      </w:r>
      <w:r w:rsidRPr="00BA3552">
        <w:rPr>
          <w:color w:val="000000" w:themeColor="text1"/>
          <w:sz w:val="22"/>
        </w:rPr>
        <w:t xml:space="preserve"> in </w:t>
      </w:r>
      <w:r w:rsidRPr="00BA3552">
        <w:rPr>
          <w:i/>
          <w:iCs/>
          <w:color w:val="000000" w:themeColor="text1"/>
          <w:sz w:val="22"/>
        </w:rPr>
        <w:t>SystemInformationBlockType3</w:t>
      </w:r>
      <w:r w:rsidRPr="00BA3552">
        <w:rPr>
          <w:color w:val="000000" w:themeColor="text1"/>
          <w:sz w:val="22"/>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r>
        <w:rPr>
          <w:color w:val="000000" w:themeColor="text1"/>
          <w:sz w:val="22"/>
        </w:rPr>
        <w:t>”</w:t>
      </w:r>
    </w:p>
    <w:p w14:paraId="2FEF0703" w14:textId="5C4AFC4F" w:rsidR="00D96A57" w:rsidRDefault="00E03C6B" w:rsidP="003D322E">
      <w:pPr>
        <w:pStyle w:val="af0"/>
        <w:spacing w:beforeLines="50" w:before="120" w:afterLines="50" w:after="120" w:line="280" w:lineRule="exact"/>
        <w:jc w:val="both"/>
        <w:rPr>
          <w:color w:val="000000" w:themeColor="text1"/>
          <w:sz w:val="22"/>
          <w:lang w:val="en-GB"/>
        </w:rPr>
      </w:pPr>
      <w:r>
        <w:rPr>
          <w:color w:val="000000" w:themeColor="text1"/>
          <w:sz w:val="22"/>
          <w:lang w:val="en-GB"/>
        </w:rPr>
        <w:t xml:space="preserve">Currently, the idle mode tasks related to TN is not impacted by the discontinuous coverage. </w:t>
      </w:r>
      <w:r w:rsidR="00443236">
        <w:rPr>
          <w:color w:val="000000" w:themeColor="text1"/>
          <w:sz w:val="22"/>
          <w:lang w:val="en-GB"/>
        </w:rPr>
        <w:t>For example, t</w:t>
      </w:r>
      <w:r>
        <w:rPr>
          <w:color w:val="000000" w:themeColor="text1"/>
          <w:sz w:val="22"/>
          <w:lang w:val="en-GB"/>
        </w:rPr>
        <w:t>he UE would keep performing measurement on TN frequency regardless of whether the UE is out of coverage</w:t>
      </w:r>
      <w:r w:rsidR="00FE3C45">
        <w:rPr>
          <w:color w:val="000000" w:themeColor="text1"/>
          <w:sz w:val="22"/>
          <w:lang w:val="en-GB"/>
        </w:rPr>
        <w:t xml:space="preserve"> of TN</w:t>
      </w:r>
      <w:r>
        <w:rPr>
          <w:color w:val="000000" w:themeColor="text1"/>
          <w:sz w:val="22"/>
          <w:lang w:val="en-GB"/>
        </w:rPr>
        <w:t xml:space="preserve">. However, it </w:t>
      </w:r>
      <w:r w:rsidR="00CD2A8A">
        <w:rPr>
          <w:color w:val="000000" w:themeColor="text1"/>
          <w:sz w:val="22"/>
          <w:lang w:val="en-GB"/>
        </w:rPr>
        <w:t>will be</w:t>
      </w:r>
      <w:r>
        <w:rPr>
          <w:color w:val="000000" w:themeColor="text1"/>
          <w:sz w:val="22"/>
          <w:lang w:val="en-GB"/>
        </w:rPr>
        <w:t xml:space="preserve"> unnecessary and a waste of power consumption to perform idle mode tasks related to TN if there is no TN coverage</w:t>
      </w:r>
      <w:r w:rsidR="00CD2A8A">
        <w:rPr>
          <w:color w:val="000000" w:themeColor="text1"/>
          <w:sz w:val="22"/>
          <w:lang w:val="en-GB"/>
        </w:rPr>
        <w:t xml:space="preserve"> for the UE</w:t>
      </w:r>
      <w:r>
        <w:rPr>
          <w:color w:val="000000" w:themeColor="text1"/>
          <w:sz w:val="22"/>
          <w:lang w:val="en-GB"/>
        </w:rPr>
        <w:t xml:space="preserve">. </w:t>
      </w:r>
      <w:r w:rsidR="00CD2A8A">
        <w:rPr>
          <w:color w:val="000000" w:themeColor="text1"/>
          <w:sz w:val="22"/>
          <w:lang w:val="en-GB"/>
        </w:rPr>
        <w:t xml:space="preserve">For example, when the UE is in an area where the network service depends on </w:t>
      </w:r>
      <w:r w:rsidR="00CD2A8A" w:rsidRPr="00CD2A8A">
        <w:rPr>
          <w:color w:val="000000" w:themeColor="text1"/>
          <w:sz w:val="22"/>
          <w:lang w:val="en-GB"/>
        </w:rPr>
        <w:t>intermittent</w:t>
      </w:r>
      <w:r w:rsidR="00CD2A8A">
        <w:rPr>
          <w:color w:val="000000" w:themeColor="text1"/>
          <w:sz w:val="22"/>
          <w:lang w:val="en-GB"/>
        </w:rPr>
        <w:t xml:space="preserve"> satellite access only (e.g. on the mountain), i</w:t>
      </w:r>
      <w:r w:rsidR="00D96A57">
        <w:rPr>
          <w:color w:val="000000" w:themeColor="text1"/>
          <w:sz w:val="22"/>
          <w:lang w:val="en-GB"/>
        </w:rPr>
        <w:t xml:space="preserve">t is beneficial for the UE to be able to control whether to disable idle mode tasks related to TN based on availability of TN coverage in addition to disabling idle mode tasks related to NTN based on NTN discontinuous coverage. </w:t>
      </w:r>
    </w:p>
    <w:p w14:paraId="29B11600" w14:textId="5FEF7B63" w:rsidR="009A04D4" w:rsidRDefault="00F76B47" w:rsidP="003D322E">
      <w:pPr>
        <w:pStyle w:val="af0"/>
        <w:spacing w:beforeLines="50" w:before="120" w:afterLines="50" w:after="120" w:line="280" w:lineRule="exact"/>
        <w:jc w:val="both"/>
        <w:rPr>
          <w:color w:val="000000" w:themeColor="text1"/>
          <w:sz w:val="22"/>
          <w:lang w:val="en-GB"/>
        </w:rPr>
      </w:pPr>
      <w:r>
        <w:rPr>
          <w:rFonts w:eastAsiaTheme="minorEastAsia"/>
          <w:color w:val="000000" w:themeColor="text1"/>
          <w:sz w:val="22"/>
          <w:szCs w:val="22"/>
          <w:lang w:val="en-GB"/>
        </w:rPr>
        <w:t>On the other hand, in NR NTN, it has been agreed that a UE is not required to perform neighbour cell measurement for TN neighbour cells in area where there is no TN coverage. And TN coverage information is provided to the UE by broadcast signalling. The TN coverage information is associated to frequency information, and is provided via a list of areas where each area is defined using center location coordinates + radius. It could be considered to reuse the TN coverage information agreed in NR NTN for IoT NTN. Details could be left FFS.</w:t>
      </w:r>
      <w:r>
        <w:rPr>
          <w:color w:val="000000" w:themeColor="text1"/>
          <w:sz w:val="22"/>
          <w:lang w:val="en-GB"/>
        </w:rPr>
        <w:t xml:space="preserve"> </w:t>
      </w:r>
      <w:r w:rsidR="00D96A57">
        <w:rPr>
          <w:color w:val="000000" w:themeColor="text1"/>
          <w:sz w:val="22"/>
          <w:lang w:val="en-GB"/>
        </w:rPr>
        <w:t>If the UE could detect whether it is out of TN coverage based on the TN coverage information, the UE could disable idle mode tasks related to TN when it determines the UE is out of TN coverage.</w:t>
      </w:r>
    </w:p>
    <w:p w14:paraId="13237D63" w14:textId="1FC5773B" w:rsidR="009E11F9" w:rsidRDefault="009E11F9" w:rsidP="009E11F9">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w:t>
      </w:r>
      <w:r w:rsidR="00D96A57">
        <w:rPr>
          <w:b/>
          <w:sz w:val="22"/>
          <w:szCs w:val="22"/>
        </w:rPr>
        <w:t>idle mode tasks related to TN could be dis</w:t>
      </w:r>
      <w:r w:rsidR="00032EC1">
        <w:rPr>
          <w:b/>
          <w:sz w:val="22"/>
          <w:szCs w:val="22"/>
        </w:rPr>
        <w:t>abled if the UE determines that it is out of TN coverage based on TN coverage information provided by network.</w:t>
      </w:r>
    </w:p>
    <w:p w14:paraId="2527BE3C" w14:textId="77777777" w:rsidR="004C10FD" w:rsidRPr="009A04D4" w:rsidRDefault="004C10FD" w:rsidP="009E11F9">
      <w:pPr>
        <w:pStyle w:val="af0"/>
        <w:spacing w:beforeLines="50" w:before="120" w:afterLines="50" w:after="120" w:line="280" w:lineRule="exact"/>
        <w:jc w:val="both"/>
        <w:rPr>
          <w:b/>
          <w:sz w:val="22"/>
          <w:szCs w:val="22"/>
        </w:rPr>
      </w:pP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lastRenderedPageBreak/>
        <w:t>Conclusion</w:t>
      </w:r>
    </w:p>
    <w:p w14:paraId="4B36E65E" w14:textId="07E91929"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AB0F4C">
        <w:rPr>
          <w:color w:val="000000" w:themeColor="text1"/>
          <w:sz w:val="22"/>
          <w:lang w:val="en-GB"/>
        </w:rPr>
        <w:t>discuss disabling idle mode tasks related to TN</w:t>
      </w:r>
      <w:r w:rsidR="003A1204">
        <w:rPr>
          <w:color w:val="000000" w:themeColor="text1"/>
          <w:sz w:val="22"/>
          <w:lang w:val="en-GB"/>
        </w:rPr>
        <w:t xml:space="preserve"> for </w:t>
      </w:r>
      <w:r w:rsidR="003A1204">
        <w:rPr>
          <w:rFonts w:eastAsiaTheme="minorEastAsia"/>
          <w:color w:val="000000" w:themeColor="text1"/>
          <w:sz w:val="22"/>
          <w:szCs w:val="22"/>
          <w:lang w:val="en-GB"/>
        </w:rPr>
        <w:t>discontinuous coverage</w:t>
      </w:r>
      <w:r w:rsidR="00AB0F4C">
        <w:rPr>
          <w:color w:val="000000" w:themeColor="text1"/>
          <w:sz w:val="22"/>
        </w:rPr>
        <w:t xml:space="preserve"> and </w:t>
      </w:r>
      <w:r w:rsidR="00870D55" w:rsidRPr="008C5E4B">
        <w:rPr>
          <w:color w:val="000000" w:themeColor="text1"/>
          <w:sz w:val="22"/>
        </w:rPr>
        <w:t xml:space="preserve">have </w:t>
      </w:r>
      <w:r w:rsidR="00AB0F4C">
        <w:rPr>
          <w:color w:val="000000" w:themeColor="text1"/>
          <w:sz w:val="22"/>
        </w:rPr>
        <w:t xml:space="preserve">the </w:t>
      </w:r>
      <w:r w:rsidR="00B16938" w:rsidRPr="008C5E4B">
        <w:rPr>
          <w:rFonts w:hint="eastAsia"/>
          <w:color w:val="000000" w:themeColor="text1"/>
          <w:sz w:val="22"/>
        </w:rPr>
        <w:t xml:space="preserve">following </w:t>
      </w:r>
      <w:r w:rsidR="00A53404" w:rsidRPr="008C5E4B">
        <w:rPr>
          <w:color w:val="000000" w:themeColor="text1"/>
          <w:sz w:val="22"/>
        </w:rPr>
        <w:t>proposal</w:t>
      </w:r>
      <w:r w:rsidR="00C95C60" w:rsidRPr="008C5E4B">
        <w:rPr>
          <w:rFonts w:hint="eastAsia"/>
          <w:color w:val="000000" w:themeColor="text1"/>
          <w:sz w:val="22"/>
        </w:rPr>
        <w:t>:</w:t>
      </w:r>
    </w:p>
    <w:p w14:paraId="5E8ADC8E" w14:textId="77777777" w:rsidR="00AB0F4C" w:rsidRDefault="00AB0F4C" w:rsidP="00AB0F4C">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1: idle mode tasks related to TN could be disabled if the UE determines that it is out of TN coverage based on TN coverage information provided by network.</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2A500A8" w14:textId="18C7512C" w:rsidR="00BA3552" w:rsidRPr="00BA3552" w:rsidRDefault="00BA3552" w:rsidP="007F1B3B">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Pr>
          <w:rFonts w:hint="eastAsia"/>
          <w:sz w:val="22"/>
          <w:lang w:val="en-US" w:eastAsia="zh-TW"/>
        </w:rPr>
        <w:t>T</w:t>
      </w:r>
      <w:r>
        <w:rPr>
          <w:sz w:val="22"/>
          <w:lang w:val="en-US" w:eastAsia="zh-TW"/>
        </w:rPr>
        <w:t>S 36.304 V17.4.0, “UE procedures in idle mode (Release 17)”</w:t>
      </w:r>
    </w:p>
    <w:sectPr w:rsidR="00BA3552" w:rsidRPr="00BA3552">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3B44" w14:textId="77777777" w:rsidR="00023832" w:rsidRDefault="00023832">
      <w:r>
        <w:separator/>
      </w:r>
    </w:p>
  </w:endnote>
  <w:endnote w:type="continuationSeparator" w:id="0">
    <w:p w14:paraId="56EB4B38" w14:textId="77777777" w:rsidR="00023832" w:rsidRDefault="0002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58EF" w14:textId="77777777" w:rsidR="00023832" w:rsidRDefault="00023832">
      <w:r>
        <w:separator/>
      </w:r>
    </w:p>
  </w:footnote>
  <w:footnote w:type="continuationSeparator" w:id="0">
    <w:p w14:paraId="4C3636F6" w14:textId="77777777" w:rsidR="00023832" w:rsidRDefault="00023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357313C"/>
    <w:multiLevelType w:val="hybridMultilevel"/>
    <w:tmpl w:val="92F0A46A"/>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552037343">
    <w:abstractNumId w:val="3"/>
  </w:num>
  <w:num w:numId="2" w16cid:durableId="915895268">
    <w:abstractNumId w:val="6"/>
  </w:num>
  <w:num w:numId="3" w16cid:durableId="16466332">
    <w:abstractNumId w:val="7"/>
  </w:num>
  <w:num w:numId="4" w16cid:durableId="220217834">
    <w:abstractNumId w:val="16"/>
  </w:num>
  <w:num w:numId="5" w16cid:durableId="1396506707">
    <w:abstractNumId w:val="14"/>
  </w:num>
  <w:num w:numId="6" w16cid:durableId="832792072">
    <w:abstractNumId w:val="12"/>
  </w:num>
  <w:num w:numId="7" w16cid:durableId="948704789">
    <w:abstractNumId w:val="10"/>
  </w:num>
  <w:num w:numId="8" w16cid:durableId="1688210224">
    <w:abstractNumId w:val="20"/>
  </w:num>
  <w:num w:numId="9" w16cid:durableId="1137722813">
    <w:abstractNumId w:val="2"/>
  </w:num>
  <w:num w:numId="10" w16cid:durableId="903293944">
    <w:abstractNumId w:val="23"/>
  </w:num>
  <w:num w:numId="11" w16cid:durableId="659040648">
    <w:abstractNumId w:val="17"/>
  </w:num>
  <w:num w:numId="12" w16cid:durableId="316691818">
    <w:abstractNumId w:val="9"/>
  </w:num>
  <w:num w:numId="13" w16cid:durableId="638530785">
    <w:abstractNumId w:val="19"/>
  </w:num>
  <w:num w:numId="14" w16cid:durableId="764113502">
    <w:abstractNumId w:val="11"/>
  </w:num>
  <w:num w:numId="15" w16cid:durableId="1339309505">
    <w:abstractNumId w:val="15"/>
  </w:num>
  <w:num w:numId="16" w16cid:durableId="1095324227">
    <w:abstractNumId w:val="22"/>
  </w:num>
  <w:num w:numId="17" w16cid:durableId="1577279040">
    <w:abstractNumId w:val="1"/>
  </w:num>
  <w:num w:numId="18" w16cid:durableId="1267421856">
    <w:abstractNumId w:val="5"/>
  </w:num>
  <w:num w:numId="19" w16cid:durableId="430979287">
    <w:abstractNumId w:val="4"/>
  </w:num>
  <w:num w:numId="20" w16cid:durableId="1408990428">
    <w:abstractNumId w:val="21"/>
  </w:num>
  <w:num w:numId="21" w16cid:durableId="473253584">
    <w:abstractNumId w:val="8"/>
  </w:num>
  <w:num w:numId="22" w16cid:durableId="1882207324">
    <w:abstractNumId w:val="0"/>
  </w:num>
  <w:num w:numId="23" w16cid:durableId="241456036">
    <w:abstractNumId w:val="18"/>
  </w:num>
  <w:num w:numId="24" w16cid:durableId="35863223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BCB"/>
    <w:rsid w:val="00001BEE"/>
    <w:rsid w:val="00002802"/>
    <w:rsid w:val="00005521"/>
    <w:rsid w:val="000064A9"/>
    <w:rsid w:val="00006997"/>
    <w:rsid w:val="000077E3"/>
    <w:rsid w:val="00007FBA"/>
    <w:rsid w:val="0001084C"/>
    <w:rsid w:val="00010C53"/>
    <w:rsid w:val="00010E4E"/>
    <w:rsid w:val="00011331"/>
    <w:rsid w:val="0001192E"/>
    <w:rsid w:val="00011B55"/>
    <w:rsid w:val="00011CB0"/>
    <w:rsid w:val="0001340C"/>
    <w:rsid w:val="00014656"/>
    <w:rsid w:val="000160E3"/>
    <w:rsid w:val="00020B2C"/>
    <w:rsid w:val="000211DB"/>
    <w:rsid w:val="00023832"/>
    <w:rsid w:val="00023D54"/>
    <w:rsid w:val="000248C3"/>
    <w:rsid w:val="00025540"/>
    <w:rsid w:val="000257A1"/>
    <w:rsid w:val="00025EAD"/>
    <w:rsid w:val="00026083"/>
    <w:rsid w:val="000271CE"/>
    <w:rsid w:val="000300F4"/>
    <w:rsid w:val="0003088F"/>
    <w:rsid w:val="00031000"/>
    <w:rsid w:val="00032B4C"/>
    <w:rsid w:val="00032DCE"/>
    <w:rsid w:val="00032EC1"/>
    <w:rsid w:val="0003304F"/>
    <w:rsid w:val="000330B6"/>
    <w:rsid w:val="0003356F"/>
    <w:rsid w:val="00033C31"/>
    <w:rsid w:val="00033DCE"/>
    <w:rsid w:val="00033FA8"/>
    <w:rsid w:val="00034724"/>
    <w:rsid w:val="000351B5"/>
    <w:rsid w:val="00037EC4"/>
    <w:rsid w:val="00040D2D"/>
    <w:rsid w:val="000410FF"/>
    <w:rsid w:val="00041F51"/>
    <w:rsid w:val="00042487"/>
    <w:rsid w:val="00042A72"/>
    <w:rsid w:val="00042DFE"/>
    <w:rsid w:val="00042EB2"/>
    <w:rsid w:val="00043994"/>
    <w:rsid w:val="000458F3"/>
    <w:rsid w:val="00045A71"/>
    <w:rsid w:val="0004646B"/>
    <w:rsid w:val="00046E9A"/>
    <w:rsid w:val="000479F9"/>
    <w:rsid w:val="00047FFC"/>
    <w:rsid w:val="00050477"/>
    <w:rsid w:val="000504A1"/>
    <w:rsid w:val="000527A3"/>
    <w:rsid w:val="00053492"/>
    <w:rsid w:val="00053B0A"/>
    <w:rsid w:val="000541D3"/>
    <w:rsid w:val="000564B8"/>
    <w:rsid w:val="00056901"/>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23B9"/>
    <w:rsid w:val="000823BD"/>
    <w:rsid w:val="00082532"/>
    <w:rsid w:val="0008378D"/>
    <w:rsid w:val="000839D2"/>
    <w:rsid w:val="00085FF2"/>
    <w:rsid w:val="000860DB"/>
    <w:rsid w:val="000870D1"/>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179C"/>
    <w:rsid w:val="000A1BDA"/>
    <w:rsid w:val="000A1CAF"/>
    <w:rsid w:val="000A2630"/>
    <w:rsid w:val="000A29B2"/>
    <w:rsid w:val="000A32A2"/>
    <w:rsid w:val="000A42B5"/>
    <w:rsid w:val="000A45DF"/>
    <w:rsid w:val="000A53DC"/>
    <w:rsid w:val="000A6CCA"/>
    <w:rsid w:val="000A6D73"/>
    <w:rsid w:val="000A7208"/>
    <w:rsid w:val="000A7865"/>
    <w:rsid w:val="000A78D0"/>
    <w:rsid w:val="000B117B"/>
    <w:rsid w:val="000B1519"/>
    <w:rsid w:val="000B179F"/>
    <w:rsid w:val="000B2EC4"/>
    <w:rsid w:val="000B2F70"/>
    <w:rsid w:val="000B4957"/>
    <w:rsid w:val="000B50AE"/>
    <w:rsid w:val="000B69DD"/>
    <w:rsid w:val="000B6FD3"/>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C5F"/>
    <w:rsid w:val="000D32A1"/>
    <w:rsid w:val="000D4F74"/>
    <w:rsid w:val="000D4F79"/>
    <w:rsid w:val="000D5465"/>
    <w:rsid w:val="000D5798"/>
    <w:rsid w:val="000D6963"/>
    <w:rsid w:val="000D6AF8"/>
    <w:rsid w:val="000D737E"/>
    <w:rsid w:val="000E0C24"/>
    <w:rsid w:val="000E0D0A"/>
    <w:rsid w:val="000E101C"/>
    <w:rsid w:val="000E17DA"/>
    <w:rsid w:val="000E2304"/>
    <w:rsid w:val="000E36CA"/>
    <w:rsid w:val="000E39A4"/>
    <w:rsid w:val="000E44E2"/>
    <w:rsid w:val="000E45B3"/>
    <w:rsid w:val="000E4767"/>
    <w:rsid w:val="000E4B54"/>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6682"/>
    <w:rsid w:val="00116C45"/>
    <w:rsid w:val="00117414"/>
    <w:rsid w:val="00117538"/>
    <w:rsid w:val="001206B5"/>
    <w:rsid w:val="00120FB5"/>
    <w:rsid w:val="00121F00"/>
    <w:rsid w:val="00121F6B"/>
    <w:rsid w:val="00121FB8"/>
    <w:rsid w:val="00123042"/>
    <w:rsid w:val="001231C3"/>
    <w:rsid w:val="00123227"/>
    <w:rsid w:val="00123E63"/>
    <w:rsid w:val="00124459"/>
    <w:rsid w:val="00124992"/>
    <w:rsid w:val="001249D8"/>
    <w:rsid w:val="00124C55"/>
    <w:rsid w:val="00125456"/>
    <w:rsid w:val="0012676D"/>
    <w:rsid w:val="00126DA4"/>
    <w:rsid w:val="0013051C"/>
    <w:rsid w:val="00130FE6"/>
    <w:rsid w:val="00131EEC"/>
    <w:rsid w:val="00132CAB"/>
    <w:rsid w:val="001336D5"/>
    <w:rsid w:val="00133B1B"/>
    <w:rsid w:val="0013442B"/>
    <w:rsid w:val="00135AB0"/>
    <w:rsid w:val="00136000"/>
    <w:rsid w:val="0013614E"/>
    <w:rsid w:val="00136384"/>
    <w:rsid w:val="00136E84"/>
    <w:rsid w:val="00137A9C"/>
    <w:rsid w:val="00140DDF"/>
    <w:rsid w:val="001413C7"/>
    <w:rsid w:val="001426A8"/>
    <w:rsid w:val="00143084"/>
    <w:rsid w:val="0014390F"/>
    <w:rsid w:val="00144377"/>
    <w:rsid w:val="0014440A"/>
    <w:rsid w:val="00144A65"/>
    <w:rsid w:val="0014537E"/>
    <w:rsid w:val="001457C1"/>
    <w:rsid w:val="00145F38"/>
    <w:rsid w:val="00147696"/>
    <w:rsid w:val="00147BA0"/>
    <w:rsid w:val="00147DA3"/>
    <w:rsid w:val="0015027A"/>
    <w:rsid w:val="0015173A"/>
    <w:rsid w:val="00151B92"/>
    <w:rsid w:val="001528D2"/>
    <w:rsid w:val="00152F89"/>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FBB"/>
    <w:rsid w:val="00183E89"/>
    <w:rsid w:val="001845FA"/>
    <w:rsid w:val="00184F1B"/>
    <w:rsid w:val="00187F32"/>
    <w:rsid w:val="00190971"/>
    <w:rsid w:val="00190AEE"/>
    <w:rsid w:val="00190B86"/>
    <w:rsid w:val="00190C88"/>
    <w:rsid w:val="001913CC"/>
    <w:rsid w:val="00191D67"/>
    <w:rsid w:val="00192446"/>
    <w:rsid w:val="00192B04"/>
    <w:rsid w:val="00192BCF"/>
    <w:rsid w:val="00192E39"/>
    <w:rsid w:val="00193ADF"/>
    <w:rsid w:val="00194203"/>
    <w:rsid w:val="001944E6"/>
    <w:rsid w:val="0019467D"/>
    <w:rsid w:val="00194EC8"/>
    <w:rsid w:val="00195B8E"/>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C8C"/>
    <w:rsid w:val="001C4173"/>
    <w:rsid w:val="001C425E"/>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A2"/>
    <w:rsid w:val="001F4B16"/>
    <w:rsid w:val="001F536E"/>
    <w:rsid w:val="001F5F9D"/>
    <w:rsid w:val="001F6D69"/>
    <w:rsid w:val="001F7E31"/>
    <w:rsid w:val="002004BA"/>
    <w:rsid w:val="00200F00"/>
    <w:rsid w:val="002012D9"/>
    <w:rsid w:val="00201AA2"/>
    <w:rsid w:val="002027FD"/>
    <w:rsid w:val="00203788"/>
    <w:rsid w:val="002041A3"/>
    <w:rsid w:val="002043C6"/>
    <w:rsid w:val="00205075"/>
    <w:rsid w:val="002053FC"/>
    <w:rsid w:val="0020590B"/>
    <w:rsid w:val="00206160"/>
    <w:rsid w:val="0020629C"/>
    <w:rsid w:val="00206E8D"/>
    <w:rsid w:val="00206E95"/>
    <w:rsid w:val="00207D51"/>
    <w:rsid w:val="00207E6C"/>
    <w:rsid w:val="00210006"/>
    <w:rsid w:val="002105BF"/>
    <w:rsid w:val="00210CB0"/>
    <w:rsid w:val="00210F47"/>
    <w:rsid w:val="00210FCE"/>
    <w:rsid w:val="00211E7A"/>
    <w:rsid w:val="00212047"/>
    <w:rsid w:val="00212508"/>
    <w:rsid w:val="00212596"/>
    <w:rsid w:val="00212AA6"/>
    <w:rsid w:val="00212FE0"/>
    <w:rsid w:val="00213C46"/>
    <w:rsid w:val="0021689A"/>
    <w:rsid w:val="00216ECD"/>
    <w:rsid w:val="00220846"/>
    <w:rsid w:val="00220E64"/>
    <w:rsid w:val="00220EBD"/>
    <w:rsid w:val="00221939"/>
    <w:rsid w:val="0022235C"/>
    <w:rsid w:val="002244BD"/>
    <w:rsid w:val="00224668"/>
    <w:rsid w:val="0022480A"/>
    <w:rsid w:val="00225098"/>
    <w:rsid w:val="00225F1E"/>
    <w:rsid w:val="002273F2"/>
    <w:rsid w:val="00227551"/>
    <w:rsid w:val="00227CF8"/>
    <w:rsid w:val="00227D8E"/>
    <w:rsid w:val="002306B5"/>
    <w:rsid w:val="002306FE"/>
    <w:rsid w:val="00231B5D"/>
    <w:rsid w:val="00231FA7"/>
    <w:rsid w:val="002329D3"/>
    <w:rsid w:val="00232BF9"/>
    <w:rsid w:val="002330CB"/>
    <w:rsid w:val="00233A8C"/>
    <w:rsid w:val="00234B89"/>
    <w:rsid w:val="0023598B"/>
    <w:rsid w:val="002365C2"/>
    <w:rsid w:val="00237809"/>
    <w:rsid w:val="00237884"/>
    <w:rsid w:val="00240938"/>
    <w:rsid w:val="00241B00"/>
    <w:rsid w:val="002430F9"/>
    <w:rsid w:val="0024358E"/>
    <w:rsid w:val="00243F34"/>
    <w:rsid w:val="00244A26"/>
    <w:rsid w:val="002454E4"/>
    <w:rsid w:val="00245AED"/>
    <w:rsid w:val="00246449"/>
    <w:rsid w:val="002464F4"/>
    <w:rsid w:val="00246F27"/>
    <w:rsid w:val="00251128"/>
    <w:rsid w:val="002519D0"/>
    <w:rsid w:val="00253DDD"/>
    <w:rsid w:val="00254378"/>
    <w:rsid w:val="0025468A"/>
    <w:rsid w:val="0025560E"/>
    <w:rsid w:val="00255CDB"/>
    <w:rsid w:val="0025612D"/>
    <w:rsid w:val="002567BD"/>
    <w:rsid w:val="00256875"/>
    <w:rsid w:val="002576BE"/>
    <w:rsid w:val="002576F4"/>
    <w:rsid w:val="002579CF"/>
    <w:rsid w:val="002618ED"/>
    <w:rsid w:val="00261907"/>
    <w:rsid w:val="00261FC4"/>
    <w:rsid w:val="00262417"/>
    <w:rsid w:val="00262757"/>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983"/>
    <w:rsid w:val="002A6DD9"/>
    <w:rsid w:val="002A6E06"/>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C4"/>
    <w:rsid w:val="002C0DBD"/>
    <w:rsid w:val="002C202E"/>
    <w:rsid w:val="002C22CA"/>
    <w:rsid w:val="002C22DA"/>
    <w:rsid w:val="002C29DF"/>
    <w:rsid w:val="002C2B99"/>
    <w:rsid w:val="002C3185"/>
    <w:rsid w:val="002C367D"/>
    <w:rsid w:val="002C382E"/>
    <w:rsid w:val="002C3A18"/>
    <w:rsid w:val="002C4005"/>
    <w:rsid w:val="002C4E83"/>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B35"/>
    <w:rsid w:val="002D7D68"/>
    <w:rsid w:val="002E03D9"/>
    <w:rsid w:val="002E20B2"/>
    <w:rsid w:val="002E2652"/>
    <w:rsid w:val="002E2A62"/>
    <w:rsid w:val="002E307F"/>
    <w:rsid w:val="002E3341"/>
    <w:rsid w:val="002E3EDD"/>
    <w:rsid w:val="002E4536"/>
    <w:rsid w:val="002E4BB9"/>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AD6"/>
    <w:rsid w:val="003066EE"/>
    <w:rsid w:val="00307CA9"/>
    <w:rsid w:val="003103FD"/>
    <w:rsid w:val="00312967"/>
    <w:rsid w:val="00314610"/>
    <w:rsid w:val="00314AA7"/>
    <w:rsid w:val="00314D8C"/>
    <w:rsid w:val="00314E1D"/>
    <w:rsid w:val="0031536F"/>
    <w:rsid w:val="003153AF"/>
    <w:rsid w:val="0031618E"/>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8C4"/>
    <w:rsid w:val="00334A47"/>
    <w:rsid w:val="003355BA"/>
    <w:rsid w:val="003356E8"/>
    <w:rsid w:val="0033659D"/>
    <w:rsid w:val="003366EB"/>
    <w:rsid w:val="00336F95"/>
    <w:rsid w:val="00340000"/>
    <w:rsid w:val="003403E9"/>
    <w:rsid w:val="0034055A"/>
    <w:rsid w:val="00340A8F"/>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4628"/>
    <w:rsid w:val="003548D0"/>
    <w:rsid w:val="003553E6"/>
    <w:rsid w:val="00355DDB"/>
    <w:rsid w:val="00356D79"/>
    <w:rsid w:val="00357510"/>
    <w:rsid w:val="003602C4"/>
    <w:rsid w:val="00361357"/>
    <w:rsid w:val="003623EE"/>
    <w:rsid w:val="00362DA5"/>
    <w:rsid w:val="003630C7"/>
    <w:rsid w:val="003633C0"/>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CD1"/>
    <w:rsid w:val="00375FD0"/>
    <w:rsid w:val="00376ECD"/>
    <w:rsid w:val="0037722E"/>
    <w:rsid w:val="00377437"/>
    <w:rsid w:val="00377CAC"/>
    <w:rsid w:val="00377F35"/>
    <w:rsid w:val="00377FEC"/>
    <w:rsid w:val="0038143D"/>
    <w:rsid w:val="0038262E"/>
    <w:rsid w:val="0038390A"/>
    <w:rsid w:val="003848A5"/>
    <w:rsid w:val="00384E55"/>
    <w:rsid w:val="00385AE4"/>
    <w:rsid w:val="00385D09"/>
    <w:rsid w:val="003876E0"/>
    <w:rsid w:val="00387B61"/>
    <w:rsid w:val="003900F8"/>
    <w:rsid w:val="00391293"/>
    <w:rsid w:val="00391D47"/>
    <w:rsid w:val="00392169"/>
    <w:rsid w:val="00393469"/>
    <w:rsid w:val="00393492"/>
    <w:rsid w:val="00393D96"/>
    <w:rsid w:val="00393FAA"/>
    <w:rsid w:val="0039424B"/>
    <w:rsid w:val="00394D39"/>
    <w:rsid w:val="003A078A"/>
    <w:rsid w:val="003A0AD8"/>
    <w:rsid w:val="003A1204"/>
    <w:rsid w:val="003A1936"/>
    <w:rsid w:val="003A1958"/>
    <w:rsid w:val="003A3666"/>
    <w:rsid w:val="003A3FD7"/>
    <w:rsid w:val="003A435A"/>
    <w:rsid w:val="003A436C"/>
    <w:rsid w:val="003A4A3A"/>
    <w:rsid w:val="003A52F5"/>
    <w:rsid w:val="003A6235"/>
    <w:rsid w:val="003B0600"/>
    <w:rsid w:val="003B089E"/>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3406"/>
    <w:rsid w:val="003C3598"/>
    <w:rsid w:val="003C3FCA"/>
    <w:rsid w:val="003C56AC"/>
    <w:rsid w:val="003C5720"/>
    <w:rsid w:val="003C6766"/>
    <w:rsid w:val="003C7197"/>
    <w:rsid w:val="003C7CB6"/>
    <w:rsid w:val="003C7DDF"/>
    <w:rsid w:val="003D322E"/>
    <w:rsid w:val="003D3ACF"/>
    <w:rsid w:val="003D3F5C"/>
    <w:rsid w:val="003D4085"/>
    <w:rsid w:val="003D429E"/>
    <w:rsid w:val="003D4ACB"/>
    <w:rsid w:val="003D5348"/>
    <w:rsid w:val="003D5BD8"/>
    <w:rsid w:val="003D6C1C"/>
    <w:rsid w:val="003D758B"/>
    <w:rsid w:val="003D7987"/>
    <w:rsid w:val="003E0E35"/>
    <w:rsid w:val="003E124E"/>
    <w:rsid w:val="003E2595"/>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F78"/>
    <w:rsid w:val="00406F04"/>
    <w:rsid w:val="004076D6"/>
    <w:rsid w:val="00411A85"/>
    <w:rsid w:val="00411B6C"/>
    <w:rsid w:val="004125A4"/>
    <w:rsid w:val="00412BDB"/>
    <w:rsid w:val="0041384D"/>
    <w:rsid w:val="004151AA"/>
    <w:rsid w:val="004155DE"/>
    <w:rsid w:val="00415A50"/>
    <w:rsid w:val="0041680B"/>
    <w:rsid w:val="004169BA"/>
    <w:rsid w:val="0041723C"/>
    <w:rsid w:val="0042011E"/>
    <w:rsid w:val="00420759"/>
    <w:rsid w:val="00420C00"/>
    <w:rsid w:val="0042175E"/>
    <w:rsid w:val="004218FF"/>
    <w:rsid w:val="00421CCD"/>
    <w:rsid w:val="00423D5F"/>
    <w:rsid w:val="004258D3"/>
    <w:rsid w:val="00426294"/>
    <w:rsid w:val="00426F9D"/>
    <w:rsid w:val="00427542"/>
    <w:rsid w:val="0042771F"/>
    <w:rsid w:val="00427CF5"/>
    <w:rsid w:val="00430D49"/>
    <w:rsid w:val="00431517"/>
    <w:rsid w:val="00431B15"/>
    <w:rsid w:val="00431FE9"/>
    <w:rsid w:val="00432183"/>
    <w:rsid w:val="00432F27"/>
    <w:rsid w:val="004332FB"/>
    <w:rsid w:val="00434023"/>
    <w:rsid w:val="0043439B"/>
    <w:rsid w:val="0043441A"/>
    <w:rsid w:val="004356A8"/>
    <w:rsid w:val="0043593D"/>
    <w:rsid w:val="00435A3B"/>
    <w:rsid w:val="00435CA8"/>
    <w:rsid w:val="00435CD8"/>
    <w:rsid w:val="00435E50"/>
    <w:rsid w:val="004379D4"/>
    <w:rsid w:val="00437A02"/>
    <w:rsid w:val="00437D3A"/>
    <w:rsid w:val="004402D8"/>
    <w:rsid w:val="00440A53"/>
    <w:rsid w:val="004410FD"/>
    <w:rsid w:val="004417A4"/>
    <w:rsid w:val="00441E15"/>
    <w:rsid w:val="00441FF8"/>
    <w:rsid w:val="00442230"/>
    <w:rsid w:val="004423A5"/>
    <w:rsid w:val="00442B1D"/>
    <w:rsid w:val="00443206"/>
    <w:rsid w:val="00443236"/>
    <w:rsid w:val="004437BF"/>
    <w:rsid w:val="00444476"/>
    <w:rsid w:val="004445F8"/>
    <w:rsid w:val="00444C65"/>
    <w:rsid w:val="00445072"/>
    <w:rsid w:val="00446FD4"/>
    <w:rsid w:val="004478FE"/>
    <w:rsid w:val="00450276"/>
    <w:rsid w:val="00450405"/>
    <w:rsid w:val="00450462"/>
    <w:rsid w:val="00450A4F"/>
    <w:rsid w:val="00451602"/>
    <w:rsid w:val="00451B0C"/>
    <w:rsid w:val="00451FD6"/>
    <w:rsid w:val="00452BB0"/>
    <w:rsid w:val="00452E03"/>
    <w:rsid w:val="00453A5D"/>
    <w:rsid w:val="0045406F"/>
    <w:rsid w:val="004542AD"/>
    <w:rsid w:val="00454840"/>
    <w:rsid w:val="0045557A"/>
    <w:rsid w:val="00457A49"/>
    <w:rsid w:val="004600A6"/>
    <w:rsid w:val="00460489"/>
    <w:rsid w:val="004613B8"/>
    <w:rsid w:val="00461936"/>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95A"/>
    <w:rsid w:val="00475A27"/>
    <w:rsid w:val="00475AD6"/>
    <w:rsid w:val="0047726F"/>
    <w:rsid w:val="0047777E"/>
    <w:rsid w:val="00477931"/>
    <w:rsid w:val="0048028C"/>
    <w:rsid w:val="0048041E"/>
    <w:rsid w:val="00480688"/>
    <w:rsid w:val="0048111A"/>
    <w:rsid w:val="0048121D"/>
    <w:rsid w:val="004820DC"/>
    <w:rsid w:val="004832B4"/>
    <w:rsid w:val="00483BED"/>
    <w:rsid w:val="00483D48"/>
    <w:rsid w:val="00484522"/>
    <w:rsid w:val="00484D1B"/>
    <w:rsid w:val="00485068"/>
    <w:rsid w:val="00485440"/>
    <w:rsid w:val="00485709"/>
    <w:rsid w:val="00485910"/>
    <w:rsid w:val="00485CBD"/>
    <w:rsid w:val="00485D8D"/>
    <w:rsid w:val="00486303"/>
    <w:rsid w:val="00487ADF"/>
    <w:rsid w:val="004900C6"/>
    <w:rsid w:val="00491B62"/>
    <w:rsid w:val="00492092"/>
    <w:rsid w:val="004920A9"/>
    <w:rsid w:val="00492DD4"/>
    <w:rsid w:val="00493815"/>
    <w:rsid w:val="00494399"/>
    <w:rsid w:val="00494504"/>
    <w:rsid w:val="00494AFD"/>
    <w:rsid w:val="00496B3F"/>
    <w:rsid w:val="00496F3E"/>
    <w:rsid w:val="00497976"/>
    <w:rsid w:val="004A00EB"/>
    <w:rsid w:val="004A0FE0"/>
    <w:rsid w:val="004A15FB"/>
    <w:rsid w:val="004A1978"/>
    <w:rsid w:val="004A382D"/>
    <w:rsid w:val="004A4817"/>
    <w:rsid w:val="004A564B"/>
    <w:rsid w:val="004A5997"/>
    <w:rsid w:val="004A5D40"/>
    <w:rsid w:val="004A6266"/>
    <w:rsid w:val="004A633D"/>
    <w:rsid w:val="004A653E"/>
    <w:rsid w:val="004A7085"/>
    <w:rsid w:val="004B0415"/>
    <w:rsid w:val="004B12B6"/>
    <w:rsid w:val="004B2143"/>
    <w:rsid w:val="004B2C29"/>
    <w:rsid w:val="004B33B7"/>
    <w:rsid w:val="004B352E"/>
    <w:rsid w:val="004B3578"/>
    <w:rsid w:val="004B510A"/>
    <w:rsid w:val="004B58E0"/>
    <w:rsid w:val="004B67E0"/>
    <w:rsid w:val="004B7276"/>
    <w:rsid w:val="004B7529"/>
    <w:rsid w:val="004B7613"/>
    <w:rsid w:val="004B7F39"/>
    <w:rsid w:val="004C06F7"/>
    <w:rsid w:val="004C0BA6"/>
    <w:rsid w:val="004C10FD"/>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5D1"/>
    <w:rsid w:val="004F15FD"/>
    <w:rsid w:val="004F1640"/>
    <w:rsid w:val="004F1ACC"/>
    <w:rsid w:val="004F3659"/>
    <w:rsid w:val="004F47B7"/>
    <w:rsid w:val="004F4AA7"/>
    <w:rsid w:val="004F4EE7"/>
    <w:rsid w:val="004F5570"/>
    <w:rsid w:val="004F61AA"/>
    <w:rsid w:val="004F649D"/>
    <w:rsid w:val="004F6F7A"/>
    <w:rsid w:val="004F72DE"/>
    <w:rsid w:val="004F72E3"/>
    <w:rsid w:val="004F7CDD"/>
    <w:rsid w:val="0050079D"/>
    <w:rsid w:val="00500CB1"/>
    <w:rsid w:val="00500E01"/>
    <w:rsid w:val="00501664"/>
    <w:rsid w:val="00501B7B"/>
    <w:rsid w:val="00501F5D"/>
    <w:rsid w:val="0050351A"/>
    <w:rsid w:val="00504065"/>
    <w:rsid w:val="00505B5E"/>
    <w:rsid w:val="005065A2"/>
    <w:rsid w:val="00506D37"/>
    <w:rsid w:val="00507832"/>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3D2B"/>
    <w:rsid w:val="00524A7D"/>
    <w:rsid w:val="00524A95"/>
    <w:rsid w:val="00524FBE"/>
    <w:rsid w:val="00525142"/>
    <w:rsid w:val="00526286"/>
    <w:rsid w:val="005265ED"/>
    <w:rsid w:val="00526CE9"/>
    <w:rsid w:val="00527BA0"/>
    <w:rsid w:val="00530FAE"/>
    <w:rsid w:val="005318F8"/>
    <w:rsid w:val="00531D19"/>
    <w:rsid w:val="00531F6B"/>
    <w:rsid w:val="0053212F"/>
    <w:rsid w:val="005331D0"/>
    <w:rsid w:val="005347F6"/>
    <w:rsid w:val="005357E3"/>
    <w:rsid w:val="005360C2"/>
    <w:rsid w:val="00537C1F"/>
    <w:rsid w:val="00540880"/>
    <w:rsid w:val="005410A5"/>
    <w:rsid w:val="0054274B"/>
    <w:rsid w:val="0054275A"/>
    <w:rsid w:val="00542D13"/>
    <w:rsid w:val="005430D4"/>
    <w:rsid w:val="00543330"/>
    <w:rsid w:val="005433FA"/>
    <w:rsid w:val="005436AF"/>
    <w:rsid w:val="005437C5"/>
    <w:rsid w:val="0054390C"/>
    <w:rsid w:val="00544075"/>
    <w:rsid w:val="005443B8"/>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916"/>
    <w:rsid w:val="00561513"/>
    <w:rsid w:val="00561786"/>
    <w:rsid w:val="005629AB"/>
    <w:rsid w:val="00562E95"/>
    <w:rsid w:val="00565257"/>
    <w:rsid w:val="005656C7"/>
    <w:rsid w:val="00566004"/>
    <w:rsid w:val="00566C7E"/>
    <w:rsid w:val="00567327"/>
    <w:rsid w:val="00567C88"/>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BC1"/>
    <w:rsid w:val="00581E57"/>
    <w:rsid w:val="00582BAE"/>
    <w:rsid w:val="00582C24"/>
    <w:rsid w:val="00582FDF"/>
    <w:rsid w:val="005833AC"/>
    <w:rsid w:val="005840EE"/>
    <w:rsid w:val="0058415A"/>
    <w:rsid w:val="00585A48"/>
    <w:rsid w:val="00587DFF"/>
    <w:rsid w:val="00590082"/>
    <w:rsid w:val="00590D18"/>
    <w:rsid w:val="00591070"/>
    <w:rsid w:val="0059113F"/>
    <w:rsid w:val="00591D60"/>
    <w:rsid w:val="005922CC"/>
    <w:rsid w:val="005924AD"/>
    <w:rsid w:val="005929AE"/>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66AE"/>
    <w:rsid w:val="005B6A44"/>
    <w:rsid w:val="005B6F20"/>
    <w:rsid w:val="005B7158"/>
    <w:rsid w:val="005B7AEE"/>
    <w:rsid w:val="005C0AD6"/>
    <w:rsid w:val="005C23C3"/>
    <w:rsid w:val="005C245E"/>
    <w:rsid w:val="005C26E9"/>
    <w:rsid w:val="005C2CD1"/>
    <w:rsid w:val="005C3B71"/>
    <w:rsid w:val="005C486A"/>
    <w:rsid w:val="005C4C71"/>
    <w:rsid w:val="005C56B5"/>
    <w:rsid w:val="005C5E4E"/>
    <w:rsid w:val="005C6703"/>
    <w:rsid w:val="005C6DA5"/>
    <w:rsid w:val="005C7457"/>
    <w:rsid w:val="005C76F2"/>
    <w:rsid w:val="005D0FF2"/>
    <w:rsid w:val="005D25E9"/>
    <w:rsid w:val="005D2C6B"/>
    <w:rsid w:val="005D30B2"/>
    <w:rsid w:val="005D445E"/>
    <w:rsid w:val="005D4BEC"/>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63B9"/>
    <w:rsid w:val="005F0A05"/>
    <w:rsid w:val="005F2C36"/>
    <w:rsid w:val="005F373D"/>
    <w:rsid w:val="005F3FFB"/>
    <w:rsid w:val="005F408A"/>
    <w:rsid w:val="005F431F"/>
    <w:rsid w:val="005F4FEC"/>
    <w:rsid w:val="005F5549"/>
    <w:rsid w:val="005F560A"/>
    <w:rsid w:val="005F5E56"/>
    <w:rsid w:val="005F7C4D"/>
    <w:rsid w:val="00600297"/>
    <w:rsid w:val="0060033E"/>
    <w:rsid w:val="00601251"/>
    <w:rsid w:val="00601780"/>
    <w:rsid w:val="0060296A"/>
    <w:rsid w:val="0060315A"/>
    <w:rsid w:val="00603DC8"/>
    <w:rsid w:val="00603F9B"/>
    <w:rsid w:val="00604B0C"/>
    <w:rsid w:val="00605283"/>
    <w:rsid w:val="0060562A"/>
    <w:rsid w:val="006058CD"/>
    <w:rsid w:val="006059D1"/>
    <w:rsid w:val="00607E05"/>
    <w:rsid w:val="0061113A"/>
    <w:rsid w:val="00611224"/>
    <w:rsid w:val="00611D87"/>
    <w:rsid w:val="00612C24"/>
    <w:rsid w:val="00612EB3"/>
    <w:rsid w:val="00613288"/>
    <w:rsid w:val="00613344"/>
    <w:rsid w:val="006133D8"/>
    <w:rsid w:val="00613649"/>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306E"/>
    <w:rsid w:val="00623C83"/>
    <w:rsid w:val="00624036"/>
    <w:rsid w:val="00624756"/>
    <w:rsid w:val="0062489E"/>
    <w:rsid w:val="006259BB"/>
    <w:rsid w:val="00625D18"/>
    <w:rsid w:val="00626393"/>
    <w:rsid w:val="00626598"/>
    <w:rsid w:val="006276B0"/>
    <w:rsid w:val="006305B7"/>
    <w:rsid w:val="00631A15"/>
    <w:rsid w:val="00631B2F"/>
    <w:rsid w:val="00631EC2"/>
    <w:rsid w:val="00633362"/>
    <w:rsid w:val="00633BFE"/>
    <w:rsid w:val="006348CA"/>
    <w:rsid w:val="00634CC2"/>
    <w:rsid w:val="00634CD6"/>
    <w:rsid w:val="0063588F"/>
    <w:rsid w:val="0063617B"/>
    <w:rsid w:val="0063699D"/>
    <w:rsid w:val="00636C21"/>
    <w:rsid w:val="00636C9C"/>
    <w:rsid w:val="00637374"/>
    <w:rsid w:val="00637EA6"/>
    <w:rsid w:val="00640896"/>
    <w:rsid w:val="00640A61"/>
    <w:rsid w:val="0064132C"/>
    <w:rsid w:val="0064160F"/>
    <w:rsid w:val="00643CC3"/>
    <w:rsid w:val="00645818"/>
    <w:rsid w:val="00645D81"/>
    <w:rsid w:val="006466B1"/>
    <w:rsid w:val="0064758B"/>
    <w:rsid w:val="00647944"/>
    <w:rsid w:val="00651130"/>
    <w:rsid w:val="006514F9"/>
    <w:rsid w:val="00652347"/>
    <w:rsid w:val="00653655"/>
    <w:rsid w:val="006536F5"/>
    <w:rsid w:val="006541D9"/>
    <w:rsid w:val="006544FC"/>
    <w:rsid w:val="00654E4C"/>
    <w:rsid w:val="006566AA"/>
    <w:rsid w:val="0065797F"/>
    <w:rsid w:val="00657C6C"/>
    <w:rsid w:val="00660037"/>
    <w:rsid w:val="00660235"/>
    <w:rsid w:val="00660320"/>
    <w:rsid w:val="00660DE7"/>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73CF"/>
    <w:rsid w:val="00677DDA"/>
    <w:rsid w:val="006801E3"/>
    <w:rsid w:val="0068028B"/>
    <w:rsid w:val="00680444"/>
    <w:rsid w:val="006813AA"/>
    <w:rsid w:val="00681623"/>
    <w:rsid w:val="00682A45"/>
    <w:rsid w:val="00682BBE"/>
    <w:rsid w:val="00683040"/>
    <w:rsid w:val="0068309A"/>
    <w:rsid w:val="00685097"/>
    <w:rsid w:val="00685282"/>
    <w:rsid w:val="00685843"/>
    <w:rsid w:val="0068767B"/>
    <w:rsid w:val="00690BED"/>
    <w:rsid w:val="00691014"/>
    <w:rsid w:val="0069131D"/>
    <w:rsid w:val="006916EE"/>
    <w:rsid w:val="00691A79"/>
    <w:rsid w:val="00692709"/>
    <w:rsid w:val="00692B3D"/>
    <w:rsid w:val="006930A6"/>
    <w:rsid w:val="0069341E"/>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1FC5"/>
    <w:rsid w:val="006A20BA"/>
    <w:rsid w:val="006A26F0"/>
    <w:rsid w:val="006A3FC7"/>
    <w:rsid w:val="006A43D9"/>
    <w:rsid w:val="006A4E8E"/>
    <w:rsid w:val="006A7692"/>
    <w:rsid w:val="006A7754"/>
    <w:rsid w:val="006A791D"/>
    <w:rsid w:val="006A79F4"/>
    <w:rsid w:val="006A7F3C"/>
    <w:rsid w:val="006B0127"/>
    <w:rsid w:val="006B04BD"/>
    <w:rsid w:val="006B0536"/>
    <w:rsid w:val="006B0CCC"/>
    <w:rsid w:val="006B1A44"/>
    <w:rsid w:val="006B1C71"/>
    <w:rsid w:val="006B2CD2"/>
    <w:rsid w:val="006B2E35"/>
    <w:rsid w:val="006B353D"/>
    <w:rsid w:val="006B3631"/>
    <w:rsid w:val="006B3E49"/>
    <w:rsid w:val="006B4AD7"/>
    <w:rsid w:val="006B59DB"/>
    <w:rsid w:val="006B609E"/>
    <w:rsid w:val="006B6582"/>
    <w:rsid w:val="006B70B3"/>
    <w:rsid w:val="006B7C7B"/>
    <w:rsid w:val="006C0D03"/>
    <w:rsid w:val="006C24D7"/>
    <w:rsid w:val="006C3932"/>
    <w:rsid w:val="006C40A2"/>
    <w:rsid w:val="006C57D4"/>
    <w:rsid w:val="006C5A0C"/>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AF3"/>
    <w:rsid w:val="006D5E46"/>
    <w:rsid w:val="006D7052"/>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3C83"/>
    <w:rsid w:val="006F4F03"/>
    <w:rsid w:val="006F512E"/>
    <w:rsid w:val="006F5B88"/>
    <w:rsid w:val="006F6019"/>
    <w:rsid w:val="006F61DA"/>
    <w:rsid w:val="006F7B3D"/>
    <w:rsid w:val="006F7BD1"/>
    <w:rsid w:val="007023A4"/>
    <w:rsid w:val="007031A9"/>
    <w:rsid w:val="00703B78"/>
    <w:rsid w:val="00703BEF"/>
    <w:rsid w:val="00703C11"/>
    <w:rsid w:val="00703E46"/>
    <w:rsid w:val="00705EBC"/>
    <w:rsid w:val="00706401"/>
    <w:rsid w:val="00706D64"/>
    <w:rsid w:val="00707332"/>
    <w:rsid w:val="00707570"/>
    <w:rsid w:val="00707965"/>
    <w:rsid w:val="007079EA"/>
    <w:rsid w:val="00707D8A"/>
    <w:rsid w:val="00707F52"/>
    <w:rsid w:val="007100FD"/>
    <w:rsid w:val="00710D1D"/>
    <w:rsid w:val="00711154"/>
    <w:rsid w:val="007113C8"/>
    <w:rsid w:val="00712473"/>
    <w:rsid w:val="00712834"/>
    <w:rsid w:val="007128F6"/>
    <w:rsid w:val="00714953"/>
    <w:rsid w:val="00715DB2"/>
    <w:rsid w:val="007160EE"/>
    <w:rsid w:val="0071643D"/>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42F0"/>
    <w:rsid w:val="00724E6E"/>
    <w:rsid w:val="00725236"/>
    <w:rsid w:val="00725DF0"/>
    <w:rsid w:val="007271A6"/>
    <w:rsid w:val="00727E4F"/>
    <w:rsid w:val="00730B05"/>
    <w:rsid w:val="007321AE"/>
    <w:rsid w:val="00732890"/>
    <w:rsid w:val="00733A95"/>
    <w:rsid w:val="00734212"/>
    <w:rsid w:val="007344EF"/>
    <w:rsid w:val="007348B4"/>
    <w:rsid w:val="00735A02"/>
    <w:rsid w:val="00735D3B"/>
    <w:rsid w:val="007360E7"/>
    <w:rsid w:val="00736519"/>
    <w:rsid w:val="007368E7"/>
    <w:rsid w:val="00740339"/>
    <w:rsid w:val="0074108D"/>
    <w:rsid w:val="0074127D"/>
    <w:rsid w:val="00741401"/>
    <w:rsid w:val="00743045"/>
    <w:rsid w:val="0074438B"/>
    <w:rsid w:val="007445C5"/>
    <w:rsid w:val="00745328"/>
    <w:rsid w:val="0074558E"/>
    <w:rsid w:val="007457E1"/>
    <w:rsid w:val="00745CE2"/>
    <w:rsid w:val="007463AF"/>
    <w:rsid w:val="00750009"/>
    <w:rsid w:val="007506FB"/>
    <w:rsid w:val="00750D7F"/>
    <w:rsid w:val="007511EC"/>
    <w:rsid w:val="00752256"/>
    <w:rsid w:val="00752A17"/>
    <w:rsid w:val="00752B76"/>
    <w:rsid w:val="00752FC9"/>
    <w:rsid w:val="00753455"/>
    <w:rsid w:val="00756416"/>
    <w:rsid w:val="00756A13"/>
    <w:rsid w:val="007576A4"/>
    <w:rsid w:val="00760282"/>
    <w:rsid w:val="00760602"/>
    <w:rsid w:val="0076089A"/>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CEE"/>
    <w:rsid w:val="00777EB0"/>
    <w:rsid w:val="007801D8"/>
    <w:rsid w:val="00780BEE"/>
    <w:rsid w:val="00780E39"/>
    <w:rsid w:val="0078106B"/>
    <w:rsid w:val="00781407"/>
    <w:rsid w:val="00783B66"/>
    <w:rsid w:val="00786133"/>
    <w:rsid w:val="00786D6F"/>
    <w:rsid w:val="00787613"/>
    <w:rsid w:val="0078799B"/>
    <w:rsid w:val="00787D3C"/>
    <w:rsid w:val="00787D45"/>
    <w:rsid w:val="00787E50"/>
    <w:rsid w:val="007909C9"/>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3514"/>
    <w:rsid w:val="007A35AF"/>
    <w:rsid w:val="007A3812"/>
    <w:rsid w:val="007A4303"/>
    <w:rsid w:val="007A4559"/>
    <w:rsid w:val="007A4DAA"/>
    <w:rsid w:val="007A5555"/>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4156"/>
    <w:rsid w:val="007D53DE"/>
    <w:rsid w:val="007D554D"/>
    <w:rsid w:val="007D5E0C"/>
    <w:rsid w:val="007D5FD2"/>
    <w:rsid w:val="007D62B3"/>
    <w:rsid w:val="007D7F5F"/>
    <w:rsid w:val="007E054B"/>
    <w:rsid w:val="007E09D8"/>
    <w:rsid w:val="007E13F5"/>
    <w:rsid w:val="007E1AC7"/>
    <w:rsid w:val="007E38A4"/>
    <w:rsid w:val="007E4897"/>
    <w:rsid w:val="007E49FB"/>
    <w:rsid w:val="007E5213"/>
    <w:rsid w:val="007E6259"/>
    <w:rsid w:val="007E661C"/>
    <w:rsid w:val="007E752D"/>
    <w:rsid w:val="007F01D2"/>
    <w:rsid w:val="007F104F"/>
    <w:rsid w:val="007F19D2"/>
    <w:rsid w:val="007F1B3B"/>
    <w:rsid w:val="007F22D2"/>
    <w:rsid w:val="007F2AAD"/>
    <w:rsid w:val="007F357C"/>
    <w:rsid w:val="007F360C"/>
    <w:rsid w:val="007F3F51"/>
    <w:rsid w:val="007F4E1A"/>
    <w:rsid w:val="007F5276"/>
    <w:rsid w:val="007F573F"/>
    <w:rsid w:val="007F5787"/>
    <w:rsid w:val="007F57B5"/>
    <w:rsid w:val="007F5A5F"/>
    <w:rsid w:val="007F60C2"/>
    <w:rsid w:val="007F6343"/>
    <w:rsid w:val="007F6BD7"/>
    <w:rsid w:val="007F6D8D"/>
    <w:rsid w:val="007F72B2"/>
    <w:rsid w:val="007F7650"/>
    <w:rsid w:val="00800430"/>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F4E"/>
    <w:rsid w:val="00810139"/>
    <w:rsid w:val="00810B8F"/>
    <w:rsid w:val="00810F42"/>
    <w:rsid w:val="00811F4B"/>
    <w:rsid w:val="00812084"/>
    <w:rsid w:val="008128ED"/>
    <w:rsid w:val="008140A9"/>
    <w:rsid w:val="00814A03"/>
    <w:rsid w:val="008152F9"/>
    <w:rsid w:val="00815517"/>
    <w:rsid w:val="00817C90"/>
    <w:rsid w:val="00817D68"/>
    <w:rsid w:val="00820410"/>
    <w:rsid w:val="00820821"/>
    <w:rsid w:val="00820D79"/>
    <w:rsid w:val="00821E17"/>
    <w:rsid w:val="008224B2"/>
    <w:rsid w:val="008235FD"/>
    <w:rsid w:val="00824A3E"/>
    <w:rsid w:val="00825862"/>
    <w:rsid w:val="00825DB0"/>
    <w:rsid w:val="00825F9F"/>
    <w:rsid w:val="008268A8"/>
    <w:rsid w:val="00827768"/>
    <w:rsid w:val="00827B76"/>
    <w:rsid w:val="00827E8D"/>
    <w:rsid w:val="008309AB"/>
    <w:rsid w:val="008309E4"/>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2F5E"/>
    <w:rsid w:val="008438F5"/>
    <w:rsid w:val="00843AF5"/>
    <w:rsid w:val="00845C9A"/>
    <w:rsid w:val="008465F0"/>
    <w:rsid w:val="00846F57"/>
    <w:rsid w:val="008471CF"/>
    <w:rsid w:val="00847B0C"/>
    <w:rsid w:val="008512D9"/>
    <w:rsid w:val="00851622"/>
    <w:rsid w:val="00851999"/>
    <w:rsid w:val="00851ABB"/>
    <w:rsid w:val="00851B25"/>
    <w:rsid w:val="00852A69"/>
    <w:rsid w:val="0085342C"/>
    <w:rsid w:val="00854278"/>
    <w:rsid w:val="0085493A"/>
    <w:rsid w:val="00854D4E"/>
    <w:rsid w:val="0085551C"/>
    <w:rsid w:val="00855C73"/>
    <w:rsid w:val="0085654B"/>
    <w:rsid w:val="00860399"/>
    <w:rsid w:val="008608E8"/>
    <w:rsid w:val="00861030"/>
    <w:rsid w:val="0086200A"/>
    <w:rsid w:val="008623AA"/>
    <w:rsid w:val="00862967"/>
    <w:rsid w:val="0086315D"/>
    <w:rsid w:val="00863CCE"/>
    <w:rsid w:val="00864884"/>
    <w:rsid w:val="008652BB"/>
    <w:rsid w:val="00865D69"/>
    <w:rsid w:val="008678DC"/>
    <w:rsid w:val="00867D5E"/>
    <w:rsid w:val="00867F59"/>
    <w:rsid w:val="00870894"/>
    <w:rsid w:val="00870D55"/>
    <w:rsid w:val="008718B7"/>
    <w:rsid w:val="00871E98"/>
    <w:rsid w:val="00872119"/>
    <w:rsid w:val="008742F7"/>
    <w:rsid w:val="008746F7"/>
    <w:rsid w:val="008748CB"/>
    <w:rsid w:val="00874B96"/>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22A6"/>
    <w:rsid w:val="00892990"/>
    <w:rsid w:val="00892B61"/>
    <w:rsid w:val="0089332C"/>
    <w:rsid w:val="00893C58"/>
    <w:rsid w:val="00894372"/>
    <w:rsid w:val="00894A6D"/>
    <w:rsid w:val="00894BD5"/>
    <w:rsid w:val="00894DA2"/>
    <w:rsid w:val="008957CD"/>
    <w:rsid w:val="00895FD6"/>
    <w:rsid w:val="00897B25"/>
    <w:rsid w:val="008A0AEB"/>
    <w:rsid w:val="008A1188"/>
    <w:rsid w:val="008A1A9B"/>
    <w:rsid w:val="008A1BC9"/>
    <w:rsid w:val="008A2023"/>
    <w:rsid w:val="008A3040"/>
    <w:rsid w:val="008A30E9"/>
    <w:rsid w:val="008A3423"/>
    <w:rsid w:val="008A3C3F"/>
    <w:rsid w:val="008A5220"/>
    <w:rsid w:val="008A5242"/>
    <w:rsid w:val="008A5669"/>
    <w:rsid w:val="008A5803"/>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5144"/>
    <w:rsid w:val="008C5A29"/>
    <w:rsid w:val="008C5C72"/>
    <w:rsid w:val="008C5D77"/>
    <w:rsid w:val="008C5E4B"/>
    <w:rsid w:val="008C6270"/>
    <w:rsid w:val="008C6382"/>
    <w:rsid w:val="008C66D0"/>
    <w:rsid w:val="008C71D5"/>
    <w:rsid w:val="008C7E31"/>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6D39"/>
    <w:rsid w:val="008D6F18"/>
    <w:rsid w:val="008D71C1"/>
    <w:rsid w:val="008D72F9"/>
    <w:rsid w:val="008E0DBE"/>
    <w:rsid w:val="008E0DC3"/>
    <w:rsid w:val="008E13CD"/>
    <w:rsid w:val="008E183E"/>
    <w:rsid w:val="008E21D6"/>
    <w:rsid w:val="008E36BD"/>
    <w:rsid w:val="008E36C2"/>
    <w:rsid w:val="008E39FB"/>
    <w:rsid w:val="008E3E07"/>
    <w:rsid w:val="008E4E19"/>
    <w:rsid w:val="008E4F0D"/>
    <w:rsid w:val="008E5626"/>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4ACD"/>
    <w:rsid w:val="008F4DFF"/>
    <w:rsid w:val="008F6046"/>
    <w:rsid w:val="008F61B1"/>
    <w:rsid w:val="008F6BA1"/>
    <w:rsid w:val="008F70F2"/>
    <w:rsid w:val="008F75AA"/>
    <w:rsid w:val="008F774A"/>
    <w:rsid w:val="008F7E3F"/>
    <w:rsid w:val="00900365"/>
    <w:rsid w:val="009015AB"/>
    <w:rsid w:val="00902FD0"/>
    <w:rsid w:val="0090342B"/>
    <w:rsid w:val="00904955"/>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3FB0"/>
    <w:rsid w:val="0092473D"/>
    <w:rsid w:val="00925217"/>
    <w:rsid w:val="0092627A"/>
    <w:rsid w:val="00926AC1"/>
    <w:rsid w:val="0092725F"/>
    <w:rsid w:val="00927702"/>
    <w:rsid w:val="00930181"/>
    <w:rsid w:val="00930221"/>
    <w:rsid w:val="0093144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F36"/>
    <w:rsid w:val="00942D00"/>
    <w:rsid w:val="00943BFD"/>
    <w:rsid w:val="009446E0"/>
    <w:rsid w:val="00944772"/>
    <w:rsid w:val="00945D18"/>
    <w:rsid w:val="00946E6D"/>
    <w:rsid w:val="00950246"/>
    <w:rsid w:val="009503C7"/>
    <w:rsid w:val="0095069D"/>
    <w:rsid w:val="009508F3"/>
    <w:rsid w:val="00950BCA"/>
    <w:rsid w:val="00950E86"/>
    <w:rsid w:val="00950F92"/>
    <w:rsid w:val="009516A4"/>
    <w:rsid w:val="00952BE3"/>
    <w:rsid w:val="00953532"/>
    <w:rsid w:val="00953745"/>
    <w:rsid w:val="00953F86"/>
    <w:rsid w:val="00953FC7"/>
    <w:rsid w:val="00953FE2"/>
    <w:rsid w:val="00954F02"/>
    <w:rsid w:val="0095577D"/>
    <w:rsid w:val="0095689E"/>
    <w:rsid w:val="00960187"/>
    <w:rsid w:val="00961618"/>
    <w:rsid w:val="00961E9D"/>
    <w:rsid w:val="0096272E"/>
    <w:rsid w:val="00963963"/>
    <w:rsid w:val="00963F2A"/>
    <w:rsid w:val="00966CEC"/>
    <w:rsid w:val="00970FA0"/>
    <w:rsid w:val="0097150B"/>
    <w:rsid w:val="009715AB"/>
    <w:rsid w:val="0097160F"/>
    <w:rsid w:val="009734A0"/>
    <w:rsid w:val="0097386C"/>
    <w:rsid w:val="00974259"/>
    <w:rsid w:val="00974814"/>
    <w:rsid w:val="009764AB"/>
    <w:rsid w:val="009764B7"/>
    <w:rsid w:val="00976E84"/>
    <w:rsid w:val="00981263"/>
    <w:rsid w:val="00982C52"/>
    <w:rsid w:val="0098315E"/>
    <w:rsid w:val="00983342"/>
    <w:rsid w:val="00983E6A"/>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04D4"/>
    <w:rsid w:val="009A174F"/>
    <w:rsid w:val="009A1876"/>
    <w:rsid w:val="009A1970"/>
    <w:rsid w:val="009A2154"/>
    <w:rsid w:val="009A254A"/>
    <w:rsid w:val="009A3499"/>
    <w:rsid w:val="009A3F1B"/>
    <w:rsid w:val="009A4D5D"/>
    <w:rsid w:val="009A52AB"/>
    <w:rsid w:val="009A56F5"/>
    <w:rsid w:val="009A58AC"/>
    <w:rsid w:val="009A58FB"/>
    <w:rsid w:val="009A5EEC"/>
    <w:rsid w:val="009A7A43"/>
    <w:rsid w:val="009B12B2"/>
    <w:rsid w:val="009B1593"/>
    <w:rsid w:val="009B1C07"/>
    <w:rsid w:val="009B1C0F"/>
    <w:rsid w:val="009B2BA6"/>
    <w:rsid w:val="009B4293"/>
    <w:rsid w:val="009B5DAC"/>
    <w:rsid w:val="009B65E1"/>
    <w:rsid w:val="009B6CFC"/>
    <w:rsid w:val="009B726B"/>
    <w:rsid w:val="009C09F3"/>
    <w:rsid w:val="009C0FCB"/>
    <w:rsid w:val="009C10F4"/>
    <w:rsid w:val="009C1584"/>
    <w:rsid w:val="009C18CD"/>
    <w:rsid w:val="009C208E"/>
    <w:rsid w:val="009C27E0"/>
    <w:rsid w:val="009C2D1A"/>
    <w:rsid w:val="009C2F71"/>
    <w:rsid w:val="009C2FB5"/>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4DCB"/>
    <w:rsid w:val="009D509B"/>
    <w:rsid w:val="009D52D2"/>
    <w:rsid w:val="009D57E7"/>
    <w:rsid w:val="009D715C"/>
    <w:rsid w:val="009D7465"/>
    <w:rsid w:val="009D78A6"/>
    <w:rsid w:val="009E001E"/>
    <w:rsid w:val="009E0DAB"/>
    <w:rsid w:val="009E11F9"/>
    <w:rsid w:val="009E2802"/>
    <w:rsid w:val="009E3463"/>
    <w:rsid w:val="009E442A"/>
    <w:rsid w:val="009E45B5"/>
    <w:rsid w:val="009E4B14"/>
    <w:rsid w:val="009E502B"/>
    <w:rsid w:val="009E6895"/>
    <w:rsid w:val="009E6A03"/>
    <w:rsid w:val="009E7E21"/>
    <w:rsid w:val="009F330F"/>
    <w:rsid w:val="009F52BB"/>
    <w:rsid w:val="009F575D"/>
    <w:rsid w:val="009F5824"/>
    <w:rsid w:val="009F6012"/>
    <w:rsid w:val="009F6E86"/>
    <w:rsid w:val="009F77C0"/>
    <w:rsid w:val="009F7999"/>
    <w:rsid w:val="009F7F94"/>
    <w:rsid w:val="00A003F3"/>
    <w:rsid w:val="00A01819"/>
    <w:rsid w:val="00A02EEF"/>
    <w:rsid w:val="00A031F2"/>
    <w:rsid w:val="00A033E1"/>
    <w:rsid w:val="00A0366B"/>
    <w:rsid w:val="00A036E5"/>
    <w:rsid w:val="00A0596A"/>
    <w:rsid w:val="00A05B2F"/>
    <w:rsid w:val="00A0750C"/>
    <w:rsid w:val="00A1037F"/>
    <w:rsid w:val="00A1119D"/>
    <w:rsid w:val="00A11653"/>
    <w:rsid w:val="00A118EA"/>
    <w:rsid w:val="00A11F65"/>
    <w:rsid w:val="00A124E1"/>
    <w:rsid w:val="00A12E06"/>
    <w:rsid w:val="00A139E1"/>
    <w:rsid w:val="00A13F3D"/>
    <w:rsid w:val="00A15470"/>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4F"/>
    <w:rsid w:val="00A33741"/>
    <w:rsid w:val="00A33B84"/>
    <w:rsid w:val="00A33DBD"/>
    <w:rsid w:val="00A34D55"/>
    <w:rsid w:val="00A34DCD"/>
    <w:rsid w:val="00A34DEB"/>
    <w:rsid w:val="00A356C9"/>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FCC"/>
    <w:rsid w:val="00A53035"/>
    <w:rsid w:val="00A53404"/>
    <w:rsid w:val="00A53776"/>
    <w:rsid w:val="00A5381D"/>
    <w:rsid w:val="00A55B7B"/>
    <w:rsid w:val="00A55CBD"/>
    <w:rsid w:val="00A55E06"/>
    <w:rsid w:val="00A55E42"/>
    <w:rsid w:val="00A56206"/>
    <w:rsid w:val="00A5624C"/>
    <w:rsid w:val="00A56D28"/>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22D"/>
    <w:rsid w:val="00A66B8B"/>
    <w:rsid w:val="00A7082E"/>
    <w:rsid w:val="00A70C68"/>
    <w:rsid w:val="00A7129D"/>
    <w:rsid w:val="00A71C38"/>
    <w:rsid w:val="00A739FF"/>
    <w:rsid w:val="00A73C03"/>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57BB"/>
    <w:rsid w:val="00A859F5"/>
    <w:rsid w:val="00A85B1E"/>
    <w:rsid w:val="00A864D5"/>
    <w:rsid w:val="00A86FE7"/>
    <w:rsid w:val="00A87684"/>
    <w:rsid w:val="00A87702"/>
    <w:rsid w:val="00A877FC"/>
    <w:rsid w:val="00A87CE3"/>
    <w:rsid w:val="00A87FFC"/>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0F4C"/>
    <w:rsid w:val="00AB2922"/>
    <w:rsid w:val="00AB2A92"/>
    <w:rsid w:val="00AB488A"/>
    <w:rsid w:val="00AB5407"/>
    <w:rsid w:val="00AB59F0"/>
    <w:rsid w:val="00AB5F26"/>
    <w:rsid w:val="00AB6135"/>
    <w:rsid w:val="00AB762B"/>
    <w:rsid w:val="00AB7F2C"/>
    <w:rsid w:val="00AC0A34"/>
    <w:rsid w:val="00AC2AE8"/>
    <w:rsid w:val="00AC3D87"/>
    <w:rsid w:val="00AC49ED"/>
    <w:rsid w:val="00AC4A14"/>
    <w:rsid w:val="00AC4EC8"/>
    <w:rsid w:val="00AC50EB"/>
    <w:rsid w:val="00AC534B"/>
    <w:rsid w:val="00AC7DE0"/>
    <w:rsid w:val="00AD0AC3"/>
    <w:rsid w:val="00AD0B1D"/>
    <w:rsid w:val="00AD2109"/>
    <w:rsid w:val="00AD2135"/>
    <w:rsid w:val="00AD2853"/>
    <w:rsid w:val="00AD437E"/>
    <w:rsid w:val="00AD467F"/>
    <w:rsid w:val="00AD51F5"/>
    <w:rsid w:val="00AD55A4"/>
    <w:rsid w:val="00AD6EF9"/>
    <w:rsid w:val="00AD7426"/>
    <w:rsid w:val="00AD75CE"/>
    <w:rsid w:val="00AD7AD1"/>
    <w:rsid w:val="00AD7AED"/>
    <w:rsid w:val="00AD7B3D"/>
    <w:rsid w:val="00AE0809"/>
    <w:rsid w:val="00AE0A3F"/>
    <w:rsid w:val="00AE0E7F"/>
    <w:rsid w:val="00AE11C8"/>
    <w:rsid w:val="00AE2252"/>
    <w:rsid w:val="00AE3D8A"/>
    <w:rsid w:val="00AE4C3B"/>
    <w:rsid w:val="00AE5116"/>
    <w:rsid w:val="00AE693E"/>
    <w:rsid w:val="00AF2B30"/>
    <w:rsid w:val="00AF3F5F"/>
    <w:rsid w:val="00AF41A0"/>
    <w:rsid w:val="00AF523B"/>
    <w:rsid w:val="00B00388"/>
    <w:rsid w:val="00B00948"/>
    <w:rsid w:val="00B00B9F"/>
    <w:rsid w:val="00B00D61"/>
    <w:rsid w:val="00B00D97"/>
    <w:rsid w:val="00B01327"/>
    <w:rsid w:val="00B01B83"/>
    <w:rsid w:val="00B026D6"/>
    <w:rsid w:val="00B02A3A"/>
    <w:rsid w:val="00B04031"/>
    <w:rsid w:val="00B071AA"/>
    <w:rsid w:val="00B10467"/>
    <w:rsid w:val="00B10A8C"/>
    <w:rsid w:val="00B10CBA"/>
    <w:rsid w:val="00B128A3"/>
    <w:rsid w:val="00B12F2E"/>
    <w:rsid w:val="00B13705"/>
    <w:rsid w:val="00B14315"/>
    <w:rsid w:val="00B149AB"/>
    <w:rsid w:val="00B157B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364"/>
    <w:rsid w:val="00B47DB8"/>
    <w:rsid w:val="00B501FE"/>
    <w:rsid w:val="00B509E2"/>
    <w:rsid w:val="00B5214E"/>
    <w:rsid w:val="00B52C1B"/>
    <w:rsid w:val="00B52F24"/>
    <w:rsid w:val="00B5445C"/>
    <w:rsid w:val="00B551B6"/>
    <w:rsid w:val="00B558AD"/>
    <w:rsid w:val="00B55C7D"/>
    <w:rsid w:val="00B5606C"/>
    <w:rsid w:val="00B56645"/>
    <w:rsid w:val="00B56B9D"/>
    <w:rsid w:val="00B6051E"/>
    <w:rsid w:val="00B61065"/>
    <w:rsid w:val="00B612DF"/>
    <w:rsid w:val="00B620E1"/>
    <w:rsid w:val="00B62CBC"/>
    <w:rsid w:val="00B636F3"/>
    <w:rsid w:val="00B66003"/>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809D5"/>
    <w:rsid w:val="00B80C07"/>
    <w:rsid w:val="00B80C17"/>
    <w:rsid w:val="00B812B0"/>
    <w:rsid w:val="00B81528"/>
    <w:rsid w:val="00B81531"/>
    <w:rsid w:val="00B81BC4"/>
    <w:rsid w:val="00B81C2C"/>
    <w:rsid w:val="00B83DD1"/>
    <w:rsid w:val="00B8597E"/>
    <w:rsid w:val="00B85A74"/>
    <w:rsid w:val="00B87390"/>
    <w:rsid w:val="00B90C15"/>
    <w:rsid w:val="00B91460"/>
    <w:rsid w:val="00B9154B"/>
    <w:rsid w:val="00B91C4A"/>
    <w:rsid w:val="00B92093"/>
    <w:rsid w:val="00B930E8"/>
    <w:rsid w:val="00B94B23"/>
    <w:rsid w:val="00B955D1"/>
    <w:rsid w:val="00B955EB"/>
    <w:rsid w:val="00B95EF6"/>
    <w:rsid w:val="00B9621B"/>
    <w:rsid w:val="00B96637"/>
    <w:rsid w:val="00B97F7C"/>
    <w:rsid w:val="00BA1260"/>
    <w:rsid w:val="00BA348C"/>
    <w:rsid w:val="00BA3552"/>
    <w:rsid w:val="00BA42A1"/>
    <w:rsid w:val="00BA45DC"/>
    <w:rsid w:val="00BA64FA"/>
    <w:rsid w:val="00BA71D7"/>
    <w:rsid w:val="00BA77E7"/>
    <w:rsid w:val="00BB0999"/>
    <w:rsid w:val="00BB0ACF"/>
    <w:rsid w:val="00BB0CFC"/>
    <w:rsid w:val="00BB0E5F"/>
    <w:rsid w:val="00BB288F"/>
    <w:rsid w:val="00BB2E46"/>
    <w:rsid w:val="00BB2FBB"/>
    <w:rsid w:val="00BB3BF2"/>
    <w:rsid w:val="00BB53C6"/>
    <w:rsid w:val="00BB5D31"/>
    <w:rsid w:val="00BB6053"/>
    <w:rsid w:val="00BB6A3A"/>
    <w:rsid w:val="00BB79B6"/>
    <w:rsid w:val="00BC0A84"/>
    <w:rsid w:val="00BC1A48"/>
    <w:rsid w:val="00BC2461"/>
    <w:rsid w:val="00BC2642"/>
    <w:rsid w:val="00BC2EA0"/>
    <w:rsid w:val="00BC3258"/>
    <w:rsid w:val="00BC3B8A"/>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6073"/>
    <w:rsid w:val="00BE621A"/>
    <w:rsid w:val="00BE7A4E"/>
    <w:rsid w:val="00BE7E4E"/>
    <w:rsid w:val="00BF01A8"/>
    <w:rsid w:val="00BF0445"/>
    <w:rsid w:val="00BF16FD"/>
    <w:rsid w:val="00BF1946"/>
    <w:rsid w:val="00BF1A60"/>
    <w:rsid w:val="00BF1A6F"/>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AC4"/>
    <w:rsid w:val="00C210F2"/>
    <w:rsid w:val="00C227FD"/>
    <w:rsid w:val="00C2284F"/>
    <w:rsid w:val="00C239D9"/>
    <w:rsid w:val="00C23A2C"/>
    <w:rsid w:val="00C23D46"/>
    <w:rsid w:val="00C252A8"/>
    <w:rsid w:val="00C257FD"/>
    <w:rsid w:val="00C25C9F"/>
    <w:rsid w:val="00C25FED"/>
    <w:rsid w:val="00C27C68"/>
    <w:rsid w:val="00C27FC5"/>
    <w:rsid w:val="00C30378"/>
    <w:rsid w:val="00C309B8"/>
    <w:rsid w:val="00C31EF7"/>
    <w:rsid w:val="00C32A4A"/>
    <w:rsid w:val="00C32A79"/>
    <w:rsid w:val="00C33020"/>
    <w:rsid w:val="00C33E53"/>
    <w:rsid w:val="00C342CA"/>
    <w:rsid w:val="00C34460"/>
    <w:rsid w:val="00C35887"/>
    <w:rsid w:val="00C35DF9"/>
    <w:rsid w:val="00C36089"/>
    <w:rsid w:val="00C36BD5"/>
    <w:rsid w:val="00C37968"/>
    <w:rsid w:val="00C42319"/>
    <w:rsid w:val="00C4243B"/>
    <w:rsid w:val="00C434E8"/>
    <w:rsid w:val="00C45900"/>
    <w:rsid w:val="00C45CC1"/>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7363"/>
    <w:rsid w:val="00C778ED"/>
    <w:rsid w:val="00C801FD"/>
    <w:rsid w:val="00C810AA"/>
    <w:rsid w:val="00C8208F"/>
    <w:rsid w:val="00C82360"/>
    <w:rsid w:val="00C84DE8"/>
    <w:rsid w:val="00C8504C"/>
    <w:rsid w:val="00C87B73"/>
    <w:rsid w:val="00C905E4"/>
    <w:rsid w:val="00C90B11"/>
    <w:rsid w:val="00C91358"/>
    <w:rsid w:val="00C91E8B"/>
    <w:rsid w:val="00C9335B"/>
    <w:rsid w:val="00C93456"/>
    <w:rsid w:val="00C93C20"/>
    <w:rsid w:val="00C94405"/>
    <w:rsid w:val="00C95924"/>
    <w:rsid w:val="00C95A1D"/>
    <w:rsid w:val="00C95BAD"/>
    <w:rsid w:val="00C95C60"/>
    <w:rsid w:val="00C96FCA"/>
    <w:rsid w:val="00CA0B7F"/>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906"/>
    <w:rsid w:val="00CC1BDE"/>
    <w:rsid w:val="00CC1EA4"/>
    <w:rsid w:val="00CC3476"/>
    <w:rsid w:val="00CC3615"/>
    <w:rsid w:val="00CC4773"/>
    <w:rsid w:val="00CC4A03"/>
    <w:rsid w:val="00CC4C28"/>
    <w:rsid w:val="00CC5AE2"/>
    <w:rsid w:val="00CC6D39"/>
    <w:rsid w:val="00CC73CC"/>
    <w:rsid w:val="00CC77FD"/>
    <w:rsid w:val="00CD0A59"/>
    <w:rsid w:val="00CD1210"/>
    <w:rsid w:val="00CD1965"/>
    <w:rsid w:val="00CD2102"/>
    <w:rsid w:val="00CD2861"/>
    <w:rsid w:val="00CD2A8A"/>
    <w:rsid w:val="00CD3D7B"/>
    <w:rsid w:val="00CD4884"/>
    <w:rsid w:val="00CD4897"/>
    <w:rsid w:val="00CD5234"/>
    <w:rsid w:val="00CD53F1"/>
    <w:rsid w:val="00CD670F"/>
    <w:rsid w:val="00CD692E"/>
    <w:rsid w:val="00CD743B"/>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3EB"/>
    <w:rsid w:val="00CF59DB"/>
    <w:rsid w:val="00CF5CF9"/>
    <w:rsid w:val="00CF5E6E"/>
    <w:rsid w:val="00CF66A5"/>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527"/>
    <w:rsid w:val="00D36A17"/>
    <w:rsid w:val="00D41114"/>
    <w:rsid w:val="00D4336B"/>
    <w:rsid w:val="00D43AED"/>
    <w:rsid w:val="00D45358"/>
    <w:rsid w:val="00D45CA1"/>
    <w:rsid w:val="00D46056"/>
    <w:rsid w:val="00D46ED1"/>
    <w:rsid w:val="00D4768B"/>
    <w:rsid w:val="00D47737"/>
    <w:rsid w:val="00D47AAC"/>
    <w:rsid w:val="00D50EE2"/>
    <w:rsid w:val="00D51630"/>
    <w:rsid w:val="00D536D4"/>
    <w:rsid w:val="00D54375"/>
    <w:rsid w:val="00D54688"/>
    <w:rsid w:val="00D54F0B"/>
    <w:rsid w:val="00D5647E"/>
    <w:rsid w:val="00D5684E"/>
    <w:rsid w:val="00D57023"/>
    <w:rsid w:val="00D571C8"/>
    <w:rsid w:val="00D57D4A"/>
    <w:rsid w:val="00D62145"/>
    <w:rsid w:val="00D62155"/>
    <w:rsid w:val="00D62310"/>
    <w:rsid w:val="00D63F68"/>
    <w:rsid w:val="00D64E6C"/>
    <w:rsid w:val="00D65A97"/>
    <w:rsid w:val="00D66026"/>
    <w:rsid w:val="00D66DC8"/>
    <w:rsid w:val="00D6739A"/>
    <w:rsid w:val="00D70011"/>
    <w:rsid w:val="00D71539"/>
    <w:rsid w:val="00D72057"/>
    <w:rsid w:val="00D723B3"/>
    <w:rsid w:val="00D7305A"/>
    <w:rsid w:val="00D74138"/>
    <w:rsid w:val="00D74A10"/>
    <w:rsid w:val="00D753BB"/>
    <w:rsid w:val="00D764C6"/>
    <w:rsid w:val="00D769C5"/>
    <w:rsid w:val="00D76A04"/>
    <w:rsid w:val="00D76AF3"/>
    <w:rsid w:val="00D76DD4"/>
    <w:rsid w:val="00D76F34"/>
    <w:rsid w:val="00D7714D"/>
    <w:rsid w:val="00D77569"/>
    <w:rsid w:val="00D80DDF"/>
    <w:rsid w:val="00D814FA"/>
    <w:rsid w:val="00D8333C"/>
    <w:rsid w:val="00D8371C"/>
    <w:rsid w:val="00D83779"/>
    <w:rsid w:val="00D83B98"/>
    <w:rsid w:val="00D83DBD"/>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3D85"/>
    <w:rsid w:val="00D95A54"/>
    <w:rsid w:val="00D95E46"/>
    <w:rsid w:val="00D96A57"/>
    <w:rsid w:val="00D96B56"/>
    <w:rsid w:val="00D97FEB"/>
    <w:rsid w:val="00DA05AF"/>
    <w:rsid w:val="00DA15D5"/>
    <w:rsid w:val="00DA18A8"/>
    <w:rsid w:val="00DA26EA"/>
    <w:rsid w:val="00DA2979"/>
    <w:rsid w:val="00DA38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871"/>
    <w:rsid w:val="00DB4F53"/>
    <w:rsid w:val="00DB5CEC"/>
    <w:rsid w:val="00DB650B"/>
    <w:rsid w:val="00DC03BA"/>
    <w:rsid w:val="00DC04E9"/>
    <w:rsid w:val="00DC0DC8"/>
    <w:rsid w:val="00DC1A13"/>
    <w:rsid w:val="00DC2579"/>
    <w:rsid w:val="00DC34A7"/>
    <w:rsid w:val="00DC3F29"/>
    <w:rsid w:val="00DC4ACE"/>
    <w:rsid w:val="00DC5BAF"/>
    <w:rsid w:val="00DC6618"/>
    <w:rsid w:val="00DC7381"/>
    <w:rsid w:val="00DC7BC2"/>
    <w:rsid w:val="00DC7CE4"/>
    <w:rsid w:val="00DD0807"/>
    <w:rsid w:val="00DD1872"/>
    <w:rsid w:val="00DD1D62"/>
    <w:rsid w:val="00DD2717"/>
    <w:rsid w:val="00DD2A4E"/>
    <w:rsid w:val="00DD2B56"/>
    <w:rsid w:val="00DD4D1E"/>
    <w:rsid w:val="00DD531C"/>
    <w:rsid w:val="00DD55C7"/>
    <w:rsid w:val="00DD7410"/>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EA3"/>
    <w:rsid w:val="00E024E8"/>
    <w:rsid w:val="00E03362"/>
    <w:rsid w:val="00E035ED"/>
    <w:rsid w:val="00E03C6B"/>
    <w:rsid w:val="00E04141"/>
    <w:rsid w:val="00E043C1"/>
    <w:rsid w:val="00E05672"/>
    <w:rsid w:val="00E059F4"/>
    <w:rsid w:val="00E05F6B"/>
    <w:rsid w:val="00E06A10"/>
    <w:rsid w:val="00E06C2A"/>
    <w:rsid w:val="00E100D5"/>
    <w:rsid w:val="00E10358"/>
    <w:rsid w:val="00E107F0"/>
    <w:rsid w:val="00E11031"/>
    <w:rsid w:val="00E11F67"/>
    <w:rsid w:val="00E1507F"/>
    <w:rsid w:val="00E15E48"/>
    <w:rsid w:val="00E162D7"/>
    <w:rsid w:val="00E17135"/>
    <w:rsid w:val="00E17141"/>
    <w:rsid w:val="00E17270"/>
    <w:rsid w:val="00E173A2"/>
    <w:rsid w:val="00E17E7D"/>
    <w:rsid w:val="00E20891"/>
    <w:rsid w:val="00E214E3"/>
    <w:rsid w:val="00E216D3"/>
    <w:rsid w:val="00E23319"/>
    <w:rsid w:val="00E23416"/>
    <w:rsid w:val="00E2385F"/>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54"/>
    <w:rsid w:val="00E344FD"/>
    <w:rsid w:val="00E34628"/>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E2"/>
    <w:rsid w:val="00E504E2"/>
    <w:rsid w:val="00E51859"/>
    <w:rsid w:val="00E5370F"/>
    <w:rsid w:val="00E538A3"/>
    <w:rsid w:val="00E545F8"/>
    <w:rsid w:val="00E556CB"/>
    <w:rsid w:val="00E55839"/>
    <w:rsid w:val="00E5591F"/>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BB"/>
    <w:rsid w:val="00E6782E"/>
    <w:rsid w:val="00E7004C"/>
    <w:rsid w:val="00E7028A"/>
    <w:rsid w:val="00E70BCA"/>
    <w:rsid w:val="00E7139E"/>
    <w:rsid w:val="00E7180F"/>
    <w:rsid w:val="00E718CA"/>
    <w:rsid w:val="00E737E9"/>
    <w:rsid w:val="00E738FB"/>
    <w:rsid w:val="00E74D2D"/>
    <w:rsid w:val="00E74FD3"/>
    <w:rsid w:val="00E76552"/>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3580"/>
    <w:rsid w:val="00E9362E"/>
    <w:rsid w:val="00E94581"/>
    <w:rsid w:val="00E9462A"/>
    <w:rsid w:val="00E951B0"/>
    <w:rsid w:val="00E969A6"/>
    <w:rsid w:val="00EA016A"/>
    <w:rsid w:val="00EA0F61"/>
    <w:rsid w:val="00EA293D"/>
    <w:rsid w:val="00EA320C"/>
    <w:rsid w:val="00EA33F8"/>
    <w:rsid w:val="00EA49CE"/>
    <w:rsid w:val="00EA4B27"/>
    <w:rsid w:val="00EA4C4D"/>
    <w:rsid w:val="00EA4E9B"/>
    <w:rsid w:val="00EA5252"/>
    <w:rsid w:val="00EA5588"/>
    <w:rsid w:val="00EA5B98"/>
    <w:rsid w:val="00EA6342"/>
    <w:rsid w:val="00EA67D4"/>
    <w:rsid w:val="00EA7E58"/>
    <w:rsid w:val="00EB0D1F"/>
    <w:rsid w:val="00EB0D78"/>
    <w:rsid w:val="00EB2A74"/>
    <w:rsid w:val="00EB4BA3"/>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D01CE"/>
    <w:rsid w:val="00ED0470"/>
    <w:rsid w:val="00ED08B9"/>
    <w:rsid w:val="00ED0B5F"/>
    <w:rsid w:val="00ED1599"/>
    <w:rsid w:val="00ED1744"/>
    <w:rsid w:val="00ED24D6"/>
    <w:rsid w:val="00ED2CEE"/>
    <w:rsid w:val="00ED37CA"/>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43AC"/>
    <w:rsid w:val="00EF4AAD"/>
    <w:rsid w:val="00EF4D82"/>
    <w:rsid w:val="00EF562A"/>
    <w:rsid w:val="00EF5A7E"/>
    <w:rsid w:val="00EF5C81"/>
    <w:rsid w:val="00EF6D77"/>
    <w:rsid w:val="00EF74AF"/>
    <w:rsid w:val="00EF7AB9"/>
    <w:rsid w:val="00EF7CB9"/>
    <w:rsid w:val="00F0084E"/>
    <w:rsid w:val="00F01C30"/>
    <w:rsid w:val="00F028B2"/>
    <w:rsid w:val="00F02C07"/>
    <w:rsid w:val="00F04460"/>
    <w:rsid w:val="00F04A9A"/>
    <w:rsid w:val="00F0547A"/>
    <w:rsid w:val="00F05B9F"/>
    <w:rsid w:val="00F06274"/>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4BD7"/>
    <w:rsid w:val="00F35E6E"/>
    <w:rsid w:val="00F374DE"/>
    <w:rsid w:val="00F37644"/>
    <w:rsid w:val="00F37B94"/>
    <w:rsid w:val="00F40B2B"/>
    <w:rsid w:val="00F427E7"/>
    <w:rsid w:val="00F433BB"/>
    <w:rsid w:val="00F43481"/>
    <w:rsid w:val="00F43E0A"/>
    <w:rsid w:val="00F44618"/>
    <w:rsid w:val="00F451E4"/>
    <w:rsid w:val="00F46186"/>
    <w:rsid w:val="00F4664C"/>
    <w:rsid w:val="00F46B5E"/>
    <w:rsid w:val="00F47488"/>
    <w:rsid w:val="00F477CC"/>
    <w:rsid w:val="00F509A3"/>
    <w:rsid w:val="00F5100A"/>
    <w:rsid w:val="00F51416"/>
    <w:rsid w:val="00F520ED"/>
    <w:rsid w:val="00F53198"/>
    <w:rsid w:val="00F539C0"/>
    <w:rsid w:val="00F548D9"/>
    <w:rsid w:val="00F55E91"/>
    <w:rsid w:val="00F5649A"/>
    <w:rsid w:val="00F566F7"/>
    <w:rsid w:val="00F56DC3"/>
    <w:rsid w:val="00F56F1E"/>
    <w:rsid w:val="00F56FA4"/>
    <w:rsid w:val="00F576D8"/>
    <w:rsid w:val="00F604FB"/>
    <w:rsid w:val="00F63C7A"/>
    <w:rsid w:val="00F63D22"/>
    <w:rsid w:val="00F64113"/>
    <w:rsid w:val="00F64648"/>
    <w:rsid w:val="00F65155"/>
    <w:rsid w:val="00F651EA"/>
    <w:rsid w:val="00F65BCB"/>
    <w:rsid w:val="00F670DA"/>
    <w:rsid w:val="00F672F0"/>
    <w:rsid w:val="00F672F2"/>
    <w:rsid w:val="00F6745F"/>
    <w:rsid w:val="00F70278"/>
    <w:rsid w:val="00F70DEB"/>
    <w:rsid w:val="00F71F3C"/>
    <w:rsid w:val="00F721A4"/>
    <w:rsid w:val="00F72F6F"/>
    <w:rsid w:val="00F73578"/>
    <w:rsid w:val="00F73663"/>
    <w:rsid w:val="00F739E9"/>
    <w:rsid w:val="00F74533"/>
    <w:rsid w:val="00F7463A"/>
    <w:rsid w:val="00F754EA"/>
    <w:rsid w:val="00F75631"/>
    <w:rsid w:val="00F766B0"/>
    <w:rsid w:val="00F76A5B"/>
    <w:rsid w:val="00F76B47"/>
    <w:rsid w:val="00F76CF3"/>
    <w:rsid w:val="00F7782F"/>
    <w:rsid w:val="00F80BF2"/>
    <w:rsid w:val="00F811BE"/>
    <w:rsid w:val="00F81C79"/>
    <w:rsid w:val="00F84AD1"/>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83F"/>
    <w:rsid w:val="00FB0E69"/>
    <w:rsid w:val="00FB1052"/>
    <w:rsid w:val="00FB15F7"/>
    <w:rsid w:val="00FB1FD3"/>
    <w:rsid w:val="00FB2591"/>
    <w:rsid w:val="00FB28EE"/>
    <w:rsid w:val="00FB2CE5"/>
    <w:rsid w:val="00FB3D08"/>
    <w:rsid w:val="00FB4EB5"/>
    <w:rsid w:val="00FB5770"/>
    <w:rsid w:val="00FB64E6"/>
    <w:rsid w:val="00FB6C17"/>
    <w:rsid w:val="00FB7DF5"/>
    <w:rsid w:val="00FC0885"/>
    <w:rsid w:val="00FC2922"/>
    <w:rsid w:val="00FC3E50"/>
    <w:rsid w:val="00FC3FA6"/>
    <w:rsid w:val="00FC4111"/>
    <w:rsid w:val="00FC4720"/>
    <w:rsid w:val="00FC4A68"/>
    <w:rsid w:val="00FC5182"/>
    <w:rsid w:val="00FC5670"/>
    <w:rsid w:val="00FC5E72"/>
    <w:rsid w:val="00FC6E7F"/>
    <w:rsid w:val="00FD05E6"/>
    <w:rsid w:val="00FD069E"/>
    <w:rsid w:val="00FD0E88"/>
    <w:rsid w:val="00FD4A09"/>
    <w:rsid w:val="00FD53CE"/>
    <w:rsid w:val="00FD5506"/>
    <w:rsid w:val="00FD6E46"/>
    <w:rsid w:val="00FD75D4"/>
    <w:rsid w:val="00FD7837"/>
    <w:rsid w:val="00FE125D"/>
    <w:rsid w:val="00FE1796"/>
    <w:rsid w:val="00FE3C05"/>
    <w:rsid w:val="00FE3C45"/>
    <w:rsid w:val="00FE3E0E"/>
    <w:rsid w:val="00FE47D7"/>
    <w:rsid w:val="00FE4DA7"/>
    <w:rsid w:val="00FE5D7A"/>
    <w:rsid w:val="00FE5F81"/>
    <w:rsid w:val="00FE627F"/>
    <w:rsid w:val="00FE74FC"/>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AD46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17ED4-1DE3-44E6-B2D8-53BF4AEC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540</Words>
  <Characters>3078</Characters>
  <Application>Microsoft Office Word</Application>
  <DocSecurity>0</DocSecurity>
  <Lines>25</Lines>
  <Paragraphs>7</Paragraphs>
  <ScaleCrop>false</ScaleCrop>
  <Company>Asustek</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2023-08-11T03:09:00Z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